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598" w:rsidRPr="002964CD" w:rsidRDefault="00434598" w:rsidP="002964CD">
      <w:pPr>
        <w:spacing w:after="0" w:line="240" w:lineRule="auto"/>
        <w:ind w:left="10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12</w:t>
      </w:r>
    </w:p>
    <w:p w:rsidR="00434598" w:rsidRPr="002964CD" w:rsidRDefault="00434598" w:rsidP="002964CD">
      <w:pPr>
        <w:spacing w:after="0" w:line="240" w:lineRule="auto"/>
        <w:ind w:left="10080"/>
        <w:rPr>
          <w:rFonts w:ascii="Times New Roman" w:hAnsi="Times New Roman"/>
          <w:sz w:val="28"/>
          <w:szCs w:val="28"/>
        </w:rPr>
      </w:pPr>
      <w:r w:rsidRPr="002964CD">
        <w:rPr>
          <w:rFonts w:ascii="Times New Roman" w:hAnsi="Times New Roman"/>
          <w:sz w:val="28"/>
          <w:szCs w:val="28"/>
        </w:rPr>
        <w:t xml:space="preserve">к  решению </w:t>
      </w:r>
      <w:r w:rsidRPr="002964CD">
        <w:rPr>
          <w:rFonts w:ascii="Times New Roman" w:hAnsi="Times New Roman"/>
          <w:sz w:val="28"/>
          <w:szCs w:val="28"/>
          <w:lang w:val="en-US"/>
        </w:rPr>
        <w:t>XXII</w:t>
      </w:r>
      <w:r w:rsidRPr="002964CD">
        <w:rPr>
          <w:rFonts w:ascii="Times New Roman" w:hAnsi="Times New Roman"/>
          <w:sz w:val="28"/>
          <w:szCs w:val="28"/>
        </w:rPr>
        <w:t xml:space="preserve"> сессии </w:t>
      </w:r>
      <w:r w:rsidRPr="002964CD">
        <w:rPr>
          <w:rFonts w:ascii="Times New Roman" w:hAnsi="Times New Roman"/>
          <w:sz w:val="28"/>
          <w:szCs w:val="28"/>
          <w:lang w:val="en-US"/>
        </w:rPr>
        <w:t>III</w:t>
      </w:r>
      <w:r w:rsidRPr="002964CD">
        <w:rPr>
          <w:rFonts w:ascii="Times New Roman" w:hAnsi="Times New Roman"/>
          <w:sz w:val="28"/>
          <w:szCs w:val="28"/>
        </w:rPr>
        <w:t>созыва</w:t>
      </w:r>
    </w:p>
    <w:p w:rsidR="00434598" w:rsidRPr="002964CD" w:rsidRDefault="00434598" w:rsidP="002964CD">
      <w:pPr>
        <w:spacing w:after="0" w:line="240" w:lineRule="auto"/>
        <w:ind w:left="10080"/>
        <w:rPr>
          <w:rFonts w:ascii="Times New Roman" w:hAnsi="Times New Roman"/>
          <w:sz w:val="28"/>
          <w:szCs w:val="28"/>
        </w:rPr>
      </w:pPr>
      <w:r w:rsidRPr="002964CD">
        <w:rPr>
          <w:rFonts w:ascii="Times New Roman" w:hAnsi="Times New Roman"/>
          <w:sz w:val="28"/>
          <w:szCs w:val="28"/>
        </w:rPr>
        <w:t>Совета муниципального образования</w:t>
      </w:r>
    </w:p>
    <w:p w:rsidR="00434598" w:rsidRPr="002964CD" w:rsidRDefault="00434598" w:rsidP="002964CD">
      <w:pPr>
        <w:spacing w:after="0" w:line="240" w:lineRule="auto"/>
        <w:ind w:left="10080"/>
        <w:rPr>
          <w:rFonts w:ascii="Times New Roman" w:hAnsi="Times New Roman"/>
          <w:sz w:val="28"/>
          <w:szCs w:val="28"/>
        </w:rPr>
      </w:pPr>
      <w:r w:rsidRPr="002964CD">
        <w:rPr>
          <w:rFonts w:ascii="Times New Roman" w:hAnsi="Times New Roman"/>
          <w:sz w:val="28"/>
          <w:szCs w:val="28"/>
        </w:rPr>
        <w:t>Выселковский район</w:t>
      </w:r>
    </w:p>
    <w:p w:rsidR="00434598" w:rsidRPr="0088786D" w:rsidRDefault="00434598" w:rsidP="0088786D">
      <w:pPr>
        <w:spacing w:after="0" w:line="240" w:lineRule="auto"/>
        <w:ind w:left="10080"/>
        <w:rPr>
          <w:rFonts w:ascii="Times New Roman" w:hAnsi="Times New Roman"/>
          <w:sz w:val="28"/>
          <w:szCs w:val="28"/>
        </w:rPr>
      </w:pPr>
      <w:r w:rsidRPr="002964CD">
        <w:rPr>
          <w:rFonts w:ascii="Times New Roman" w:hAnsi="Times New Roman"/>
          <w:sz w:val="28"/>
          <w:szCs w:val="28"/>
        </w:rPr>
        <w:t>от 12 декабря 2017 года №1-193</w:t>
      </w:r>
    </w:p>
    <w:p w:rsidR="00434598" w:rsidRPr="0088786D" w:rsidRDefault="00434598">
      <w:pPr>
        <w:rPr>
          <w:sz w:val="28"/>
          <w:szCs w:val="28"/>
        </w:rPr>
      </w:pPr>
    </w:p>
    <w:p w:rsidR="00434598" w:rsidRPr="0088786D" w:rsidRDefault="00434598" w:rsidP="002964CD">
      <w:pPr>
        <w:jc w:val="center"/>
        <w:rPr>
          <w:rFonts w:ascii="Times New Roman" w:hAnsi="Times New Roman"/>
          <w:b/>
          <w:sz w:val="28"/>
          <w:szCs w:val="28"/>
        </w:rPr>
      </w:pPr>
      <w:r w:rsidRPr="0088786D">
        <w:rPr>
          <w:rFonts w:ascii="Times New Roman" w:hAnsi="Times New Roman"/>
          <w:b/>
          <w:bCs/>
          <w:sz w:val="28"/>
          <w:szCs w:val="28"/>
        </w:rPr>
        <w:t>Ведомственная структура расходов районного бюджета   на 2018  год</w:t>
      </w:r>
    </w:p>
    <w:tbl>
      <w:tblPr>
        <w:tblW w:w="14580" w:type="dxa"/>
        <w:tblInd w:w="108" w:type="dxa"/>
        <w:tblLayout w:type="fixed"/>
        <w:tblLook w:val="00A0"/>
      </w:tblPr>
      <w:tblGrid>
        <w:gridCol w:w="530"/>
        <w:gridCol w:w="10"/>
        <w:gridCol w:w="3600"/>
        <w:gridCol w:w="720"/>
        <w:gridCol w:w="830"/>
        <w:gridCol w:w="1510"/>
        <w:gridCol w:w="1800"/>
        <w:gridCol w:w="1190"/>
        <w:gridCol w:w="2090"/>
        <w:gridCol w:w="2300"/>
      </w:tblGrid>
      <w:tr w:rsidR="00434598" w:rsidRPr="00B67950" w:rsidTr="00DD3C4B">
        <w:trPr>
          <w:trHeight w:val="315"/>
        </w:trPr>
        <w:tc>
          <w:tcPr>
            <w:tcW w:w="530" w:type="dxa"/>
            <w:tcBorders>
              <w:bottom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tcBorders>
              <w:bottom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(тыс.рублей)</w:t>
            </w:r>
          </w:p>
        </w:tc>
      </w:tr>
      <w:tr w:rsidR="00434598" w:rsidRPr="00B67950" w:rsidTr="00DD3C4B">
        <w:trPr>
          <w:trHeight w:val="37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вед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434598" w:rsidRPr="00B67950" w:rsidTr="00DD3C4B">
        <w:trPr>
          <w:trHeight w:val="283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 учетом изменений</w:t>
            </w:r>
          </w:p>
        </w:tc>
      </w:tr>
      <w:tr w:rsidR="00434598" w:rsidRPr="00B67950" w:rsidTr="00DD3C4B">
        <w:trPr>
          <w:trHeight w:val="37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296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296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296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296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296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296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296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296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598" w:rsidRPr="00B67950" w:rsidRDefault="00434598" w:rsidP="00296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34598" w:rsidRPr="00B67950" w:rsidTr="00DD3C4B">
        <w:trPr>
          <w:trHeight w:val="317"/>
        </w:trPr>
        <w:tc>
          <w:tcPr>
            <w:tcW w:w="530" w:type="dxa"/>
            <w:tcBorders>
              <w:top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tcBorders>
              <w:top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54794,9</w:t>
            </w:r>
          </w:p>
        </w:tc>
        <w:tc>
          <w:tcPr>
            <w:tcW w:w="2300" w:type="dxa"/>
            <w:tcBorders>
              <w:top w:val="single" w:sz="4" w:space="0" w:color="auto"/>
            </w:tcBorders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1167697,4</w:t>
            </w:r>
          </w:p>
        </w:tc>
      </w:tr>
      <w:tr w:rsidR="00434598" w:rsidRPr="00B67950" w:rsidTr="00DD3C4B">
        <w:trPr>
          <w:trHeight w:val="55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82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15482,4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223600,6</w:t>
            </w:r>
          </w:p>
        </w:tc>
      </w:tr>
      <w:tr w:rsidR="00434598" w:rsidRPr="00B67950" w:rsidTr="00DD3C4B">
        <w:trPr>
          <w:trHeight w:val="20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-6297,4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80302,3</w:t>
            </w:r>
          </w:p>
        </w:tc>
      </w:tr>
      <w:tr w:rsidR="00434598" w:rsidRPr="00B67950" w:rsidTr="00DD3C4B">
        <w:trPr>
          <w:trHeight w:val="1136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434598" w:rsidRPr="00B67950" w:rsidTr="00DD3C4B">
        <w:trPr>
          <w:trHeight w:val="75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434598" w:rsidRPr="00B67950" w:rsidTr="00DD3C4B">
        <w:trPr>
          <w:trHeight w:val="174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434598" w:rsidRPr="00B67950" w:rsidTr="00DD3C4B">
        <w:trPr>
          <w:trHeight w:val="71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434598" w:rsidRPr="00B67950" w:rsidTr="00DD3C4B">
        <w:trPr>
          <w:trHeight w:val="222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434598" w:rsidRPr="00B67950" w:rsidTr="00DD3C4B">
        <w:trPr>
          <w:trHeight w:val="160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3259,9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54230,2</w:t>
            </w:r>
          </w:p>
        </w:tc>
      </w:tr>
      <w:tr w:rsidR="00434598" w:rsidRPr="00B67950" w:rsidTr="00DD3C4B">
        <w:trPr>
          <w:trHeight w:val="88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404,1</w:t>
            </w:r>
          </w:p>
        </w:tc>
      </w:tr>
      <w:tr w:rsidR="00434598" w:rsidRPr="00B67950" w:rsidTr="00DD3C4B">
        <w:trPr>
          <w:trHeight w:val="52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404,1</w:t>
            </w:r>
          </w:p>
        </w:tc>
      </w:tr>
      <w:tr w:rsidR="00434598" w:rsidRPr="00B67950" w:rsidTr="00DD3C4B">
        <w:trPr>
          <w:trHeight w:val="1059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404,1</w:t>
            </w:r>
          </w:p>
        </w:tc>
      </w:tr>
      <w:tr w:rsidR="00434598" w:rsidRPr="00B67950" w:rsidTr="00DD3C4B">
        <w:trPr>
          <w:trHeight w:val="5744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404,1</w:t>
            </w:r>
          </w:p>
        </w:tc>
      </w:tr>
      <w:tr w:rsidR="00434598" w:rsidRPr="00B67950" w:rsidTr="00DD3C4B">
        <w:trPr>
          <w:trHeight w:val="214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-265,9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396,1</w:t>
            </w:r>
          </w:p>
        </w:tc>
      </w:tr>
      <w:tr w:rsidR="00434598" w:rsidRPr="00B67950" w:rsidTr="00DD3C4B">
        <w:trPr>
          <w:trHeight w:val="71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434598" w:rsidRPr="00B67950" w:rsidTr="00DD3C4B">
        <w:trPr>
          <w:trHeight w:val="2151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434598" w:rsidRPr="00B67950" w:rsidTr="00DD3C4B">
        <w:trPr>
          <w:trHeight w:val="52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434598" w:rsidRPr="00B67950" w:rsidTr="00DD3C4B">
        <w:trPr>
          <w:trHeight w:val="531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434598" w:rsidRPr="00B67950" w:rsidTr="00DD3C4B">
        <w:trPr>
          <w:trHeight w:val="1229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434598" w:rsidRPr="00B67950" w:rsidTr="00DD3C4B">
        <w:trPr>
          <w:trHeight w:val="204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558,5</w:t>
            </w:r>
          </w:p>
        </w:tc>
      </w:tr>
      <w:tr w:rsidR="00434598" w:rsidRPr="00B67950" w:rsidTr="00DD3C4B">
        <w:trPr>
          <w:trHeight w:val="776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34598" w:rsidRPr="00B67950" w:rsidTr="00DD3C4B">
        <w:trPr>
          <w:trHeight w:val="103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11 0 00 0 0000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</w:tr>
      <w:tr w:rsidR="00434598" w:rsidRPr="00B67950" w:rsidTr="00DD3C4B">
        <w:trPr>
          <w:trHeight w:val="534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</w:tr>
      <w:tr w:rsidR="00434598" w:rsidRPr="00B67950" w:rsidTr="00DD3C4B">
        <w:trPr>
          <w:trHeight w:val="89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</w:tr>
      <w:tr w:rsidR="00434598" w:rsidRPr="00B67950" w:rsidTr="00DD3C4B">
        <w:trPr>
          <w:trHeight w:val="142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418,0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3124,0</w:t>
            </w:r>
          </w:p>
        </w:tc>
      </w:tr>
      <w:tr w:rsidR="00434598" w:rsidRPr="00B67950" w:rsidTr="00DD3C4B">
        <w:trPr>
          <w:trHeight w:val="2136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</w:tr>
      <w:tr w:rsidR="00434598" w:rsidRPr="00B67950" w:rsidTr="00DD3C4B">
        <w:trPr>
          <w:trHeight w:val="70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224,0</w:t>
            </w:r>
          </w:p>
        </w:tc>
      </w:tr>
      <w:tr w:rsidR="00434598" w:rsidRPr="00B67950" w:rsidTr="00DD3C4B">
        <w:trPr>
          <w:trHeight w:val="956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588,7</w:t>
            </w:r>
          </w:p>
        </w:tc>
      </w:tr>
      <w:tr w:rsidR="00434598" w:rsidRPr="00B67950" w:rsidTr="00DD3C4B">
        <w:trPr>
          <w:trHeight w:val="235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488,7</w:t>
            </w:r>
          </w:p>
        </w:tc>
      </w:tr>
      <w:tr w:rsidR="00434598" w:rsidRPr="00B67950" w:rsidTr="00DD3C4B">
        <w:trPr>
          <w:trHeight w:val="121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215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166,8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</w:tr>
      <w:tr w:rsidR="00434598" w:rsidRPr="00B67950" w:rsidTr="00DD3C4B">
        <w:trPr>
          <w:trHeight w:val="66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166,8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</w:tr>
      <w:tr w:rsidR="00434598" w:rsidRPr="00B67950" w:rsidTr="00DD3C4B">
        <w:trPr>
          <w:trHeight w:val="99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166,8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</w:tr>
      <w:tr w:rsidR="00434598" w:rsidRPr="00B67950" w:rsidTr="00DD3C4B">
        <w:trPr>
          <w:trHeight w:val="151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166,8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</w:tr>
      <w:tr w:rsidR="00434598" w:rsidRPr="00B67950" w:rsidTr="00DD3C4B">
        <w:trPr>
          <w:trHeight w:val="2464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1070,0</w:t>
            </w:r>
          </w:p>
        </w:tc>
      </w:tr>
      <w:tr w:rsidR="00434598" w:rsidRPr="00B67950" w:rsidTr="00DD3C4B">
        <w:trPr>
          <w:trHeight w:val="104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</w:tr>
      <w:tr w:rsidR="00434598" w:rsidRPr="00B67950" w:rsidTr="00DD3C4B">
        <w:trPr>
          <w:trHeight w:val="1899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-3268,0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49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-3268,0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82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-3268,0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34598" w:rsidRPr="00B67950" w:rsidTr="00DD3C4B">
        <w:trPr>
          <w:trHeight w:val="174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-3268,0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34598" w:rsidRPr="00B67950" w:rsidTr="00DD3C4B">
        <w:trPr>
          <w:trHeight w:val="256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-3140,0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08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-126,5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44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94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6036,4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48347,5</w:t>
            </w:r>
          </w:p>
        </w:tc>
      </w:tr>
      <w:tr w:rsidR="00434598" w:rsidRPr="00B67950" w:rsidTr="00DD3C4B">
        <w:trPr>
          <w:trHeight w:val="108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6036,4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48347,5</w:t>
            </w:r>
          </w:p>
        </w:tc>
      </w:tr>
      <w:tr w:rsidR="00434598" w:rsidRPr="00B67950" w:rsidTr="00DD3C4B">
        <w:trPr>
          <w:trHeight w:val="697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5847,0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46627,5</w:t>
            </w:r>
          </w:p>
        </w:tc>
      </w:tr>
      <w:tr w:rsidR="00434598" w:rsidRPr="00B67950" w:rsidTr="00DD3C4B">
        <w:trPr>
          <w:trHeight w:val="252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5864,5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45328,5</w:t>
            </w:r>
          </w:p>
        </w:tc>
      </w:tr>
      <w:tr w:rsidR="00434598" w:rsidRPr="00B67950" w:rsidTr="00DD3C4B">
        <w:trPr>
          <w:trHeight w:val="117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434598" w:rsidRPr="00B67950" w:rsidTr="00DD3C4B">
        <w:trPr>
          <w:trHeight w:val="229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-51,0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</w:tr>
      <w:tr w:rsidR="00434598" w:rsidRPr="00B67950" w:rsidTr="00DD3C4B">
        <w:trPr>
          <w:trHeight w:val="1927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а результате чрезвычайных ситуаций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-60,0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434598" w:rsidRPr="00B67950" w:rsidTr="00DD3C4B">
        <w:trPr>
          <w:trHeight w:val="253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-60,0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434598" w:rsidRPr="00B67950" w:rsidTr="00DD3C4B">
        <w:trPr>
          <w:trHeight w:val="107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57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1588,0</w:t>
            </w:r>
          </w:p>
        </w:tc>
      </w:tr>
      <w:tr w:rsidR="00434598" w:rsidRPr="00B67950" w:rsidTr="00DD3C4B">
        <w:trPr>
          <w:trHeight w:val="256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224,3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1488,0</w:t>
            </w:r>
          </w:p>
        </w:tc>
      </w:tr>
      <w:tr w:rsidR="00434598" w:rsidRPr="00B67950" w:rsidTr="00DD3C4B">
        <w:trPr>
          <w:trHeight w:val="105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-40,9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4127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434598" w:rsidRPr="00B67950" w:rsidTr="00DD3C4B">
        <w:trPr>
          <w:trHeight w:val="250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434598" w:rsidRPr="00B67950" w:rsidTr="00DD3C4B">
        <w:trPr>
          <w:trHeight w:val="15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434598" w:rsidRPr="00B67950" w:rsidTr="00DD3C4B">
        <w:trPr>
          <w:trHeight w:val="94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434598" w:rsidRPr="00B67950" w:rsidTr="00DD3C4B">
        <w:trPr>
          <w:trHeight w:val="55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434598" w:rsidRPr="00B67950" w:rsidTr="00DD3C4B">
        <w:trPr>
          <w:trHeight w:val="71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434598" w:rsidRPr="00B67950" w:rsidTr="00DD3C4B">
        <w:trPr>
          <w:trHeight w:val="23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434598" w:rsidRPr="00B67950" w:rsidTr="00DD3C4B">
        <w:trPr>
          <w:trHeight w:val="58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-9647,4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22175,6</w:t>
            </w:r>
          </w:p>
        </w:tc>
      </w:tr>
      <w:tr w:rsidR="00434598" w:rsidRPr="00B67950" w:rsidTr="00DD3C4B">
        <w:trPr>
          <w:trHeight w:val="791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434598" w:rsidRPr="00B67950" w:rsidTr="00DD3C4B">
        <w:trPr>
          <w:trHeight w:val="202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34598" w:rsidRPr="00B67950" w:rsidTr="00DD3C4B">
        <w:trPr>
          <w:trHeight w:val="787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34598" w:rsidRPr="00B67950" w:rsidTr="00DD3C4B">
        <w:trPr>
          <w:trHeight w:val="487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34598" w:rsidRPr="00B67950" w:rsidTr="00DD3C4B">
        <w:trPr>
          <w:trHeight w:val="99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34598" w:rsidRPr="00B67950" w:rsidTr="00DD3C4B">
        <w:trPr>
          <w:trHeight w:val="166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34598" w:rsidRPr="00B67950" w:rsidTr="00DD3C4B">
        <w:trPr>
          <w:trHeight w:val="143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34598" w:rsidRPr="00B67950" w:rsidTr="00DD3C4B">
        <w:trPr>
          <w:trHeight w:val="64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34598" w:rsidRPr="00B67950" w:rsidTr="00DD3C4B">
        <w:trPr>
          <w:trHeight w:val="95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34598" w:rsidRPr="00B67950" w:rsidTr="00DD3C4B">
        <w:trPr>
          <w:trHeight w:val="719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Развитие и поддержка Выселковского районного казачьего общества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434598" w:rsidRPr="00B67950" w:rsidTr="00DD3C4B">
        <w:trPr>
          <w:trHeight w:val="987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434598" w:rsidRPr="00B67950" w:rsidTr="00DD3C4B">
        <w:trPr>
          <w:trHeight w:val="947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434598" w:rsidRPr="00B67950" w:rsidTr="00DD3C4B">
        <w:trPr>
          <w:trHeight w:val="1378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34598" w:rsidRPr="00B67950" w:rsidTr="00DD3C4B">
        <w:trPr>
          <w:trHeight w:val="53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34598" w:rsidRPr="00B67950" w:rsidTr="00DD3C4B">
        <w:trPr>
          <w:trHeight w:val="123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34598" w:rsidRPr="00B67950" w:rsidTr="00DD3C4B">
        <w:trPr>
          <w:trHeight w:val="109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34598" w:rsidRPr="00B67950" w:rsidTr="00DD3C4B">
        <w:trPr>
          <w:trHeight w:val="1066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34598" w:rsidRPr="00B67950" w:rsidTr="00DD3C4B">
        <w:trPr>
          <w:trHeight w:val="1386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-43,0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527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-43,0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571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-43,0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82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-43,0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05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-43,0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03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-9900,0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1110,0</w:t>
            </w:r>
          </w:p>
        </w:tc>
      </w:tr>
      <w:tr w:rsidR="00434598" w:rsidRPr="00B67950" w:rsidTr="00DD3C4B">
        <w:trPr>
          <w:trHeight w:val="467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-9900,0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1110,0</w:t>
            </w:r>
          </w:p>
        </w:tc>
      </w:tr>
      <w:tr w:rsidR="00434598" w:rsidRPr="00B67950" w:rsidTr="00DD3C4B">
        <w:trPr>
          <w:trHeight w:val="201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34598" w:rsidRPr="00B67950" w:rsidTr="00DD3C4B">
        <w:trPr>
          <w:trHeight w:val="1821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34598" w:rsidRPr="00B67950" w:rsidTr="00DD3C4B">
        <w:trPr>
          <w:trHeight w:val="956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34598" w:rsidRPr="00B67950" w:rsidTr="00DD3C4B">
        <w:trPr>
          <w:trHeight w:val="125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-9800,0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89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-9850,0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434598" w:rsidRPr="00B67950" w:rsidTr="00DD3C4B">
        <w:trPr>
          <w:trHeight w:val="2321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-7290,0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09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-2662,0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34598" w:rsidRPr="00B67950" w:rsidTr="00DD3C4B">
        <w:trPr>
          <w:trHeight w:val="496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434598" w:rsidRPr="00B67950" w:rsidTr="00DD3C4B">
        <w:trPr>
          <w:trHeight w:val="297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3059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107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494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434598" w:rsidRPr="00B67950" w:rsidTr="00DD3C4B">
        <w:trPr>
          <w:trHeight w:val="142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434598" w:rsidRPr="00B67950" w:rsidTr="00DD3C4B">
        <w:trPr>
          <w:trHeight w:val="105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434598" w:rsidRPr="00B67950" w:rsidTr="00DD3C4B">
        <w:trPr>
          <w:trHeight w:val="1050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479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818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161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1155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992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531,6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19740,6</w:t>
            </w:r>
          </w:p>
        </w:tc>
      </w:tr>
      <w:tr w:rsidR="00434598" w:rsidRPr="00B67950" w:rsidTr="00DD3C4B">
        <w:trPr>
          <w:trHeight w:val="591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51 3 00 00000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1608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1023"/>
        </w:trPr>
        <w:tc>
          <w:tcPr>
            <w:tcW w:w="5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80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50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111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34598" w:rsidRPr="00B67950" w:rsidTr="00DD3C4B">
        <w:trPr>
          <w:trHeight w:val="2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434598" w:rsidRPr="00B67950" w:rsidTr="00DD3C4B">
        <w:trPr>
          <w:trHeight w:val="53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609,8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17613,8</w:t>
            </w:r>
          </w:p>
        </w:tc>
      </w:tr>
      <w:tr w:rsidR="00434598" w:rsidRPr="00B67950" w:rsidTr="00DD3C4B">
        <w:trPr>
          <w:trHeight w:val="71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609,8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17613,8</w:t>
            </w:r>
          </w:p>
        </w:tc>
      </w:tr>
      <w:tr w:rsidR="00434598" w:rsidRPr="00B67950" w:rsidTr="00DD3C4B">
        <w:trPr>
          <w:trHeight w:val="252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1321,0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10395,0</w:t>
            </w:r>
          </w:p>
        </w:tc>
      </w:tr>
      <w:tr w:rsidR="00434598" w:rsidRPr="00B67950" w:rsidTr="00DD3C4B">
        <w:trPr>
          <w:trHeight w:val="93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-661,2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6768,8</w:t>
            </w:r>
          </w:p>
        </w:tc>
      </w:tr>
      <w:tr w:rsidR="00434598" w:rsidRPr="00B67950" w:rsidTr="00DD3C4B">
        <w:trPr>
          <w:trHeight w:val="17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</w:tr>
      <w:tr w:rsidR="00434598" w:rsidRPr="00B67950" w:rsidTr="00DD3C4B">
        <w:trPr>
          <w:trHeight w:val="26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76,8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1826,8</w:t>
            </w:r>
          </w:p>
        </w:tc>
      </w:tr>
      <w:tr w:rsidR="00434598" w:rsidRPr="00B67950" w:rsidTr="00DD3C4B">
        <w:trPr>
          <w:trHeight w:val="86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76,8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1826,8</w:t>
            </w:r>
          </w:p>
        </w:tc>
      </w:tr>
      <w:tr w:rsidR="00434598" w:rsidRPr="00B67950" w:rsidTr="00DD3C4B">
        <w:trPr>
          <w:trHeight w:val="250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1535,0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276,8</w:t>
            </w:r>
          </w:p>
        </w:tc>
      </w:tr>
      <w:tr w:rsidR="00434598" w:rsidRPr="00B67950" w:rsidTr="00DD3C4B">
        <w:trPr>
          <w:trHeight w:val="31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434598" w:rsidRPr="00B67950" w:rsidTr="00DD3C4B">
        <w:trPr>
          <w:trHeight w:val="35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34598" w:rsidRPr="00B67950" w:rsidTr="00DD3C4B">
        <w:trPr>
          <w:trHeight w:val="52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99 0 00 00000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34598" w:rsidRPr="00B67950" w:rsidTr="00DD3C4B">
        <w:trPr>
          <w:trHeight w:val="81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34598" w:rsidRPr="00B67950" w:rsidTr="00DD3C4B">
        <w:trPr>
          <w:trHeight w:val="67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34598" w:rsidRPr="00B67950" w:rsidTr="00DD3C4B">
        <w:trPr>
          <w:trHeight w:val="109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34598" w:rsidRPr="00B67950" w:rsidTr="00DD3C4B">
        <w:trPr>
          <w:trHeight w:val="71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-159,0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6600,0</w:t>
            </w:r>
          </w:p>
        </w:tc>
      </w:tr>
      <w:tr w:rsidR="00434598" w:rsidRPr="00B67950" w:rsidTr="00DD3C4B">
        <w:trPr>
          <w:trHeight w:val="7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-159,0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6600,0</w:t>
            </w:r>
          </w:p>
        </w:tc>
      </w:tr>
      <w:tr w:rsidR="00434598" w:rsidRPr="00B67950" w:rsidTr="00DD3C4B">
        <w:trPr>
          <w:trHeight w:val="17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-159,0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6600,0</w:t>
            </w:r>
          </w:p>
        </w:tc>
      </w:tr>
      <w:tr w:rsidR="00434598" w:rsidRPr="00B67950" w:rsidTr="00DD3C4B">
        <w:trPr>
          <w:trHeight w:val="187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-159,0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6600,0</w:t>
            </w:r>
          </w:p>
        </w:tc>
      </w:tr>
      <w:tr w:rsidR="00434598" w:rsidRPr="00B67950" w:rsidTr="00DD3C4B">
        <w:trPr>
          <w:trHeight w:val="64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294,0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6394,0</w:t>
            </w:r>
          </w:p>
        </w:tc>
      </w:tr>
      <w:tr w:rsidR="00434598" w:rsidRPr="00B67950" w:rsidTr="00DD3C4B">
        <w:trPr>
          <w:trHeight w:val="70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6114,0</w:t>
            </w:r>
          </w:p>
        </w:tc>
      </w:tr>
      <w:tr w:rsidR="00434598" w:rsidRPr="00B67950" w:rsidTr="00DD3C4B">
        <w:trPr>
          <w:trHeight w:val="246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5714,0</w:t>
            </w:r>
          </w:p>
        </w:tc>
      </w:tr>
      <w:tr w:rsidR="00434598" w:rsidRPr="00B67950" w:rsidTr="00DD3C4B">
        <w:trPr>
          <w:trHeight w:val="96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</w:tr>
      <w:tr w:rsidR="00434598" w:rsidRPr="00B67950" w:rsidTr="00DD3C4B">
        <w:trPr>
          <w:trHeight w:val="20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34598" w:rsidRPr="00B67950" w:rsidTr="00DD3C4B">
        <w:trPr>
          <w:trHeight w:val="46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280,0</w:t>
            </w:r>
          </w:p>
        </w:tc>
      </w:tr>
      <w:tr w:rsidR="00434598" w:rsidRPr="00B67950" w:rsidTr="00DD3C4B">
        <w:trPr>
          <w:trHeight w:val="107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280,0</w:t>
            </w:r>
          </w:p>
        </w:tc>
      </w:tr>
      <w:tr w:rsidR="00434598" w:rsidRPr="00B67950" w:rsidTr="00DD3C4B">
        <w:trPr>
          <w:trHeight w:val="49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-53,0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434598" w:rsidRPr="00B67950" w:rsidTr="00DD3C4B">
        <w:trPr>
          <w:trHeight w:val="47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-53,0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434598" w:rsidRPr="00B67950" w:rsidTr="00DD3C4B">
        <w:trPr>
          <w:trHeight w:val="99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-53,0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434598" w:rsidRPr="00B67950" w:rsidTr="00DD3C4B">
        <w:trPr>
          <w:trHeight w:val="75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Мероприятия по развитию аппаратно-програмного комплекса "Безопасный город"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45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97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23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-985,7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10735,4</w:t>
            </w:r>
          </w:p>
        </w:tc>
      </w:tr>
      <w:tr w:rsidR="00434598" w:rsidRPr="00B67950" w:rsidTr="00DD3C4B">
        <w:trPr>
          <w:trHeight w:val="55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-711,0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8908,5</w:t>
            </w:r>
          </w:p>
        </w:tc>
      </w:tr>
      <w:tr w:rsidR="00434598" w:rsidRPr="00B67950" w:rsidTr="00DD3C4B">
        <w:trPr>
          <w:trHeight w:val="207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-711,0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8908,5</w:t>
            </w:r>
          </w:p>
        </w:tc>
      </w:tr>
      <w:tr w:rsidR="00434598" w:rsidRPr="00B67950" w:rsidTr="00DD3C4B">
        <w:trPr>
          <w:trHeight w:val="53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-711,0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8908,5</w:t>
            </w:r>
          </w:p>
        </w:tc>
      </w:tr>
      <w:tr w:rsidR="00434598" w:rsidRPr="00B67950" w:rsidTr="00DD3C4B">
        <w:trPr>
          <w:trHeight w:val="105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8897,2</w:t>
            </w:r>
          </w:p>
        </w:tc>
      </w:tr>
      <w:tr w:rsidR="00434598" w:rsidRPr="00B67950" w:rsidTr="00DD3C4B">
        <w:trPr>
          <w:trHeight w:val="460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8897,2</w:t>
            </w:r>
          </w:p>
        </w:tc>
      </w:tr>
      <w:tr w:rsidR="00434598" w:rsidRPr="00B67950" w:rsidTr="00DD3C4B">
        <w:trPr>
          <w:trHeight w:val="25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8897,2</w:t>
            </w:r>
          </w:p>
        </w:tc>
      </w:tr>
      <w:tr w:rsidR="00434598" w:rsidRPr="00B67950" w:rsidTr="00DD3C4B">
        <w:trPr>
          <w:trHeight w:val="105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434598" w:rsidRPr="00B67950" w:rsidTr="00DD3C4B">
        <w:trPr>
          <w:trHeight w:val="322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434598" w:rsidRPr="00B67950" w:rsidTr="00DD3C4B">
        <w:trPr>
          <w:trHeight w:val="98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434598" w:rsidRPr="00B67950" w:rsidTr="00DD3C4B">
        <w:trPr>
          <w:trHeight w:val="58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Поддержка кредитования малых форм хозяйствования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13 1 03 00000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-723,0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34598" w:rsidRPr="00B67950" w:rsidTr="00DD3C4B">
        <w:trPr>
          <w:trHeight w:val="123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13 1 03 50550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-484,4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29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13 1 03 50550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-484,4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286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03 R0550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-238,6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8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 1 03 R0550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-238,6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42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-24,7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376,9</w:t>
            </w:r>
          </w:p>
        </w:tc>
      </w:tr>
      <w:tr w:rsidR="00434598" w:rsidRPr="00B67950" w:rsidTr="00DD3C4B">
        <w:trPr>
          <w:trHeight w:val="238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-24,7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376,9</w:t>
            </w:r>
          </w:p>
        </w:tc>
      </w:tr>
      <w:tr w:rsidR="00434598" w:rsidRPr="00B67950" w:rsidTr="00DD3C4B">
        <w:trPr>
          <w:trHeight w:val="97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-24,7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376,9</w:t>
            </w:r>
          </w:p>
        </w:tc>
      </w:tr>
      <w:tr w:rsidR="00434598" w:rsidRPr="00B67950" w:rsidTr="00DD3C4B">
        <w:trPr>
          <w:trHeight w:val="5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-24,7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376,9</w:t>
            </w:r>
          </w:p>
        </w:tc>
      </w:tr>
      <w:tr w:rsidR="00434598" w:rsidRPr="00B67950" w:rsidTr="00DD3C4B">
        <w:trPr>
          <w:trHeight w:val="54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-24,7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376,9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-24,7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376,9</w:t>
            </w:r>
          </w:p>
        </w:tc>
      </w:tr>
      <w:tr w:rsidR="00434598" w:rsidRPr="00B67950" w:rsidTr="00DD3C4B">
        <w:trPr>
          <w:trHeight w:val="49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1450,0</w:t>
            </w:r>
          </w:p>
        </w:tc>
      </w:tr>
      <w:tr w:rsidR="00434598" w:rsidRPr="00B67950" w:rsidTr="00DD3C4B">
        <w:trPr>
          <w:trHeight w:val="137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160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100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80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104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82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Субсидирование части затрат субъектов малого предпринимательства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1 01 L0640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-115,0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7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 1 01 L0640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-115,0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97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1250,0</w:t>
            </w:r>
          </w:p>
        </w:tc>
      </w:tr>
      <w:tr w:rsidR="00434598" w:rsidRPr="00B67950" w:rsidTr="00DD3C4B">
        <w:trPr>
          <w:trHeight w:val="5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1250,0</w:t>
            </w:r>
          </w:p>
        </w:tc>
      </w:tr>
      <w:tr w:rsidR="00434598" w:rsidRPr="00B67950" w:rsidTr="00DD3C4B">
        <w:trPr>
          <w:trHeight w:val="8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1250,0</w:t>
            </w:r>
          </w:p>
        </w:tc>
      </w:tr>
      <w:tr w:rsidR="00434598" w:rsidRPr="00B67950" w:rsidTr="00DD3C4B">
        <w:trPr>
          <w:trHeight w:val="52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1250,0</w:t>
            </w:r>
          </w:p>
        </w:tc>
      </w:tr>
      <w:tr w:rsidR="00434598" w:rsidRPr="00B67950" w:rsidTr="00DD3C4B">
        <w:trPr>
          <w:trHeight w:val="104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1250,0</w:t>
            </w:r>
          </w:p>
        </w:tc>
      </w:tr>
      <w:tr w:rsidR="00434598" w:rsidRPr="00B67950" w:rsidTr="00DD3C4B">
        <w:trPr>
          <w:trHeight w:val="46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1434,2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19963,0</w:t>
            </w:r>
          </w:p>
        </w:tc>
      </w:tr>
      <w:tr w:rsidR="00434598" w:rsidRPr="00B67950" w:rsidTr="00DD3C4B">
        <w:trPr>
          <w:trHeight w:val="26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1434,2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17663,0</w:t>
            </w:r>
          </w:p>
        </w:tc>
      </w:tr>
      <w:tr w:rsidR="00434598" w:rsidRPr="00B67950" w:rsidTr="00DD3C4B">
        <w:trPr>
          <w:trHeight w:val="106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1704,2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16663,0</w:t>
            </w:r>
          </w:p>
        </w:tc>
      </w:tr>
      <w:tr w:rsidR="00434598" w:rsidRPr="00B67950" w:rsidTr="00DD3C4B">
        <w:trPr>
          <w:trHeight w:val="48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1704,2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16663,0</w:t>
            </w:r>
          </w:p>
        </w:tc>
      </w:tr>
      <w:tr w:rsidR="00434598" w:rsidRPr="00B67950" w:rsidTr="00DD3C4B">
        <w:trPr>
          <w:trHeight w:val="100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1704,2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16663,0</w:t>
            </w:r>
          </w:p>
        </w:tc>
      </w:tr>
      <w:tr w:rsidR="00434598" w:rsidRPr="00B67950" w:rsidTr="00DD3C4B">
        <w:trPr>
          <w:trHeight w:val="179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жилых помещени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05 1 04 50820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-5753,4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20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05 1 04 50820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-5753,4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226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жилых помещени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7457,6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16663,0</w:t>
            </w:r>
          </w:p>
        </w:tc>
      </w:tr>
      <w:tr w:rsidR="00434598" w:rsidRPr="00B67950" w:rsidTr="00DD3C4B">
        <w:trPr>
          <w:trHeight w:val="34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7457,6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16663,0</w:t>
            </w:r>
          </w:p>
        </w:tc>
      </w:tr>
      <w:tr w:rsidR="00434598" w:rsidRPr="00B67950" w:rsidTr="00DD3C4B">
        <w:trPr>
          <w:trHeight w:val="231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-270,0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34598" w:rsidRPr="00B67950" w:rsidTr="00DD3C4B">
        <w:trPr>
          <w:trHeight w:val="71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-270,0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34598" w:rsidRPr="00B67950" w:rsidTr="00DD3C4B">
        <w:trPr>
          <w:trHeight w:val="59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-270,0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35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-270,0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34598" w:rsidRPr="00B67950" w:rsidTr="00DD3C4B">
        <w:trPr>
          <w:trHeight w:val="11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-270,0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434598" w:rsidRPr="00B67950" w:rsidTr="00DD3C4B">
        <w:trPr>
          <w:trHeight w:val="25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434598" w:rsidRPr="00B67950" w:rsidTr="00DD3C4B">
        <w:trPr>
          <w:trHeight w:val="246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434598" w:rsidRPr="00B67950" w:rsidTr="00DD3C4B">
        <w:trPr>
          <w:trHeight w:val="124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434598" w:rsidRPr="00B67950" w:rsidTr="00DD3C4B">
        <w:trPr>
          <w:trHeight w:val="81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434598" w:rsidRPr="00B67950" w:rsidTr="00DD3C4B">
        <w:trPr>
          <w:trHeight w:val="61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434598" w:rsidRPr="00B67950" w:rsidTr="00DD3C4B">
        <w:trPr>
          <w:trHeight w:val="107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434598" w:rsidRPr="00B67950" w:rsidTr="00DD3C4B">
        <w:trPr>
          <w:trHeight w:val="9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3774,0</w:t>
            </w:r>
          </w:p>
        </w:tc>
      </w:tr>
      <w:tr w:rsidR="00434598" w:rsidRPr="00B67950" w:rsidTr="00DD3C4B">
        <w:trPr>
          <w:trHeight w:val="21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34598" w:rsidRPr="00B67950" w:rsidTr="00DD3C4B">
        <w:trPr>
          <w:trHeight w:val="251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34598" w:rsidRPr="00B67950" w:rsidTr="00DD3C4B">
        <w:trPr>
          <w:trHeight w:val="8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34598" w:rsidRPr="00B67950" w:rsidTr="00DD3C4B">
        <w:trPr>
          <w:trHeight w:val="9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34598" w:rsidRPr="00B67950" w:rsidTr="00DD3C4B">
        <w:trPr>
          <w:trHeight w:val="67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Строительство объекта "Общеобразовательная школа на 550 мест"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08 1 01 10370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34598" w:rsidRPr="00B67950" w:rsidTr="00DD3C4B">
        <w:trPr>
          <w:trHeight w:val="2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08 1 01 10370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434598" w:rsidRPr="00B67950" w:rsidTr="00DD3C4B">
        <w:trPr>
          <w:trHeight w:val="81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Профессиональная подготовка,переподготовка и повышение квалификации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434598" w:rsidRPr="00B67950" w:rsidTr="00DD3C4B">
        <w:trPr>
          <w:trHeight w:val="195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434598" w:rsidRPr="00B67950" w:rsidTr="00DD3C4B">
        <w:trPr>
          <w:trHeight w:val="51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02 1 04 00000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434598" w:rsidRPr="00B67950" w:rsidTr="00DD3C4B">
        <w:trPr>
          <w:trHeight w:val="49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02 1 04 16300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434598" w:rsidRPr="00B67950" w:rsidTr="00DD3C4B">
        <w:trPr>
          <w:trHeight w:val="119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02 1 04 16300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434598" w:rsidRPr="00B67950" w:rsidTr="00DD3C4B">
        <w:trPr>
          <w:trHeight w:val="1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3179,0</w:t>
            </w:r>
          </w:p>
        </w:tc>
      </w:tr>
      <w:tr w:rsidR="00434598" w:rsidRPr="00B67950" w:rsidTr="00DD3C4B">
        <w:trPr>
          <w:trHeight w:val="114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434598" w:rsidRPr="00B67950" w:rsidTr="00DD3C4B">
        <w:trPr>
          <w:trHeight w:val="52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отдыха, оздоровения и занятости детей и подростков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434598" w:rsidRPr="00B67950" w:rsidTr="00DD3C4B">
        <w:trPr>
          <w:trHeight w:val="73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3029,0</w:t>
            </w:r>
          </w:p>
        </w:tc>
      </w:tr>
      <w:tr w:rsidR="00434598" w:rsidRPr="00B67950" w:rsidTr="00DD3C4B">
        <w:trPr>
          <w:trHeight w:val="49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3029,0</w:t>
            </w:r>
          </w:p>
        </w:tc>
      </w:tr>
      <w:tr w:rsidR="00434598" w:rsidRPr="00B67950" w:rsidTr="00DD3C4B">
        <w:trPr>
          <w:trHeight w:val="83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434598" w:rsidRPr="00B67950" w:rsidTr="00DD3C4B">
        <w:trPr>
          <w:trHeight w:val="69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434598" w:rsidRPr="00B67950" w:rsidTr="00DD3C4B">
        <w:trPr>
          <w:trHeight w:val="2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182,0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2329,0</w:t>
            </w:r>
          </w:p>
        </w:tc>
      </w:tr>
      <w:tr w:rsidR="00434598" w:rsidRPr="00B67950" w:rsidTr="00DD3C4B">
        <w:trPr>
          <w:trHeight w:val="95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34598" w:rsidRPr="00B67950" w:rsidTr="00DD3C4B">
        <w:trPr>
          <w:trHeight w:val="22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34598" w:rsidRPr="00B67950" w:rsidTr="00DD3C4B">
        <w:trPr>
          <w:trHeight w:val="216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ценностей,формирование здорового образа жизни у молодежи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-71,0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629,0</w:t>
            </w:r>
          </w:p>
        </w:tc>
      </w:tr>
      <w:tr w:rsidR="00434598" w:rsidRPr="00B67950" w:rsidTr="00DD3C4B">
        <w:trPr>
          <w:trHeight w:val="100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-71,0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629,0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-71,0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629,0</w:t>
            </w:r>
          </w:p>
        </w:tc>
      </w:tr>
      <w:tr w:rsidR="00434598" w:rsidRPr="00B67950" w:rsidTr="00DD3C4B">
        <w:trPr>
          <w:trHeight w:val="128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41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65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72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28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25276,4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97420,9</w:t>
            </w:r>
          </w:p>
        </w:tc>
      </w:tr>
      <w:tr w:rsidR="00434598" w:rsidRPr="00B67950" w:rsidTr="00DD3C4B">
        <w:trPr>
          <w:trHeight w:val="5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434598" w:rsidRPr="00B67950" w:rsidTr="00DD3C4B">
        <w:trPr>
          <w:trHeight w:val="192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434598" w:rsidRPr="00B67950" w:rsidTr="00DD3C4B">
        <w:trPr>
          <w:trHeight w:val="51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434598" w:rsidRPr="00B67950" w:rsidTr="00DD3C4B">
        <w:trPr>
          <w:trHeight w:val="103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434598" w:rsidRPr="00B67950" w:rsidTr="00DD3C4B">
        <w:trPr>
          <w:trHeight w:val="243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434598" w:rsidRPr="00B67950" w:rsidTr="00DD3C4B">
        <w:trPr>
          <w:trHeight w:val="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20540,0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70222,4</w:t>
            </w:r>
          </w:p>
        </w:tc>
      </w:tr>
      <w:tr w:rsidR="00434598" w:rsidRPr="00B67950" w:rsidTr="00DD3C4B">
        <w:trPr>
          <w:trHeight w:val="177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20540,0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70222,4</w:t>
            </w:r>
          </w:p>
        </w:tc>
      </w:tr>
      <w:tr w:rsidR="00434598" w:rsidRPr="00B67950" w:rsidTr="00DD3C4B">
        <w:trPr>
          <w:trHeight w:val="5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20540,0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70222,4</w:t>
            </w:r>
          </w:p>
        </w:tc>
      </w:tr>
      <w:tr w:rsidR="00434598" w:rsidRPr="00B67950" w:rsidTr="00DD3C4B">
        <w:trPr>
          <w:trHeight w:val="106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1992,1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26761,4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251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0120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2692,1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26761,4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2692,1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26761,4</w:t>
            </w:r>
          </w:p>
        </w:tc>
      </w:tr>
      <w:tr w:rsidR="00434598" w:rsidRPr="00B67950" w:rsidTr="00DD3C4B">
        <w:trPr>
          <w:trHeight w:val="85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Cовершенствование системы оказания специализированной  медицинской помощи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154,6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434598" w:rsidRPr="00B67950" w:rsidTr="00DD3C4B">
        <w:trPr>
          <w:trHeight w:val="429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154,6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154,6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434598" w:rsidRPr="00B67950" w:rsidTr="00DD3C4B">
        <w:trPr>
          <w:trHeight w:val="15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амблуторных условиях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02 1 03 00000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7693,3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30642,9</w:t>
            </w:r>
          </w:p>
        </w:tc>
      </w:tr>
      <w:tr w:rsidR="00434598" w:rsidRPr="00B67950" w:rsidTr="00DD3C4B">
        <w:trPr>
          <w:trHeight w:val="430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0120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7693,3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30642,9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0120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7693,3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30642,9</w:t>
            </w:r>
          </w:p>
        </w:tc>
      </w:tr>
      <w:tr w:rsidR="00434598" w:rsidRPr="00B67950" w:rsidTr="00DD3C4B">
        <w:trPr>
          <w:trHeight w:val="179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0120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02 1 06 00000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9200,0</w:t>
            </w:r>
          </w:p>
        </w:tc>
      </w:tr>
      <w:tr w:rsidR="00434598" w:rsidRPr="00B67950" w:rsidTr="00DD3C4B">
        <w:trPr>
          <w:trHeight w:val="18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9200,0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9200,0</w:t>
            </w:r>
          </w:p>
        </w:tc>
      </w:tr>
      <w:tr w:rsidR="00434598" w:rsidRPr="00B67950" w:rsidTr="00DD3C4B">
        <w:trPr>
          <w:trHeight w:val="49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Меры социальной поддержки медицинским работникам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02 1 07 00000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434598" w:rsidRPr="00B67950" w:rsidTr="00DD3C4B">
        <w:trPr>
          <w:trHeight w:val="209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Меры социальной поддержки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434598" w:rsidRPr="00B67950" w:rsidTr="00DD3C4B">
        <w:trPr>
          <w:trHeight w:val="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-186,1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2023,0</w:t>
            </w:r>
          </w:p>
        </w:tc>
      </w:tr>
      <w:tr w:rsidR="00434598" w:rsidRPr="00B67950" w:rsidTr="00DD3C4B">
        <w:trPr>
          <w:trHeight w:val="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186,5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434598" w:rsidRPr="00B67950" w:rsidTr="00DD3C4B">
        <w:trPr>
          <w:trHeight w:val="15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186,5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434598" w:rsidRPr="00B67950" w:rsidTr="00DD3C4B">
        <w:trPr>
          <w:trHeight w:val="53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186,5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186,5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434598" w:rsidRPr="00B67950" w:rsidTr="00DD3C4B">
        <w:trPr>
          <w:trHeight w:val="134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186,5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434598" w:rsidRPr="00B67950" w:rsidTr="00DD3C4B">
        <w:trPr>
          <w:trHeight w:val="49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186,5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434598" w:rsidRPr="00B67950" w:rsidTr="00DD3C4B">
        <w:trPr>
          <w:trHeight w:val="47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-396,0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434598" w:rsidRPr="00B67950" w:rsidTr="00DD3C4B">
        <w:trPr>
          <w:trHeight w:val="44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-396,0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434598" w:rsidRPr="00B67950" w:rsidTr="00DD3C4B">
        <w:trPr>
          <w:trHeight w:val="96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-396,0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434598" w:rsidRPr="00B67950" w:rsidTr="00DD3C4B">
        <w:trPr>
          <w:trHeight w:val="376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434598" w:rsidRPr="00B67950" w:rsidTr="00DD3C4B">
        <w:trPr>
          <w:trHeight w:val="42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434598" w:rsidRPr="00B67950" w:rsidTr="00DD3C4B">
        <w:trPr>
          <w:trHeight w:val="592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на ремонт жилых помещений, принадлежавшим детям-сиротам и детям, оставшимся без попечения родителей, и лицам из их числа на праве собственности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вовращении в указанные жилые помещения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-396,0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56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-396,0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434598" w:rsidRPr="00B67950" w:rsidTr="00DD3C4B">
        <w:trPr>
          <w:trHeight w:val="181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434598" w:rsidRPr="00B67950" w:rsidTr="00DD3C4B">
        <w:trPr>
          <w:trHeight w:val="15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434598" w:rsidRPr="00B67950" w:rsidTr="00DD3C4B">
        <w:trPr>
          <w:trHeight w:val="55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434598" w:rsidRPr="00B67950" w:rsidTr="00DD3C4B">
        <w:trPr>
          <w:trHeight w:val="123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</w:tr>
      <w:tr w:rsidR="00434598" w:rsidRPr="00B67950" w:rsidTr="00DD3C4B">
        <w:trPr>
          <w:trHeight w:val="22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434598" w:rsidRPr="00B67950" w:rsidTr="00DD3C4B">
        <w:trPr>
          <w:trHeight w:val="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434598" w:rsidRPr="00B67950" w:rsidTr="00DD3C4B">
        <w:trPr>
          <w:trHeight w:val="110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434598" w:rsidRPr="00B67950" w:rsidTr="00DD3C4B">
        <w:trPr>
          <w:trHeight w:val="5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434598" w:rsidRPr="00B67950" w:rsidTr="00DD3C4B">
        <w:trPr>
          <w:trHeight w:val="122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434598" w:rsidRPr="00B67950" w:rsidTr="00DD3C4B">
        <w:trPr>
          <w:trHeight w:val="10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434598" w:rsidRPr="00B67950" w:rsidTr="00DD3C4B">
        <w:trPr>
          <w:trHeight w:val="107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434598" w:rsidRPr="00B67950" w:rsidTr="00DD3C4B">
        <w:trPr>
          <w:trHeight w:val="121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54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60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82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14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27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34598" w:rsidRPr="00B67950" w:rsidTr="00DD3C4B">
        <w:trPr>
          <w:trHeight w:val="58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34598" w:rsidRPr="00B67950" w:rsidTr="00DD3C4B">
        <w:trPr>
          <w:trHeight w:val="101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34598" w:rsidRPr="00B67950" w:rsidTr="00DD3C4B">
        <w:trPr>
          <w:trHeight w:val="53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34598" w:rsidRPr="00B67950" w:rsidTr="00DD3C4B">
        <w:trPr>
          <w:trHeight w:val="179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34598" w:rsidRPr="00B67950" w:rsidTr="00DD3C4B">
        <w:trPr>
          <w:trHeight w:val="201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434598" w:rsidRPr="00B67950" w:rsidTr="00DD3C4B">
        <w:trPr>
          <w:trHeight w:val="8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1182,0</w:t>
            </w:r>
          </w:p>
        </w:tc>
      </w:tr>
      <w:tr w:rsidR="00434598" w:rsidRPr="00B67950" w:rsidTr="00DD3C4B">
        <w:trPr>
          <w:trHeight w:val="82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1182,0</w:t>
            </w:r>
          </w:p>
        </w:tc>
      </w:tr>
      <w:tr w:rsidR="00434598" w:rsidRPr="00B67950" w:rsidTr="00DD3C4B">
        <w:trPr>
          <w:trHeight w:val="10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1182,0</w:t>
            </w:r>
          </w:p>
        </w:tc>
      </w:tr>
      <w:tr w:rsidR="00434598" w:rsidRPr="00B67950" w:rsidTr="00DD3C4B">
        <w:trPr>
          <w:trHeight w:val="51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1182,0</w:t>
            </w:r>
          </w:p>
        </w:tc>
      </w:tr>
      <w:tr w:rsidR="00434598" w:rsidRPr="00B67950" w:rsidTr="00DD3C4B">
        <w:trPr>
          <w:trHeight w:val="9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1182,0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1182,0</w:t>
            </w:r>
          </w:p>
        </w:tc>
      </w:tr>
      <w:tr w:rsidR="00434598" w:rsidRPr="00B67950" w:rsidTr="00DD3C4B">
        <w:trPr>
          <w:trHeight w:val="112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5848,0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22760,1</w:t>
            </w:r>
          </w:p>
        </w:tc>
      </w:tr>
      <w:tr w:rsidR="00434598" w:rsidRPr="00B67950" w:rsidTr="00DD3C4B">
        <w:trPr>
          <w:trHeight w:val="3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434598" w:rsidRPr="00B67950" w:rsidTr="00DD3C4B">
        <w:trPr>
          <w:trHeight w:val="124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434598" w:rsidRPr="00B67950" w:rsidTr="00DD3C4B">
        <w:trPr>
          <w:trHeight w:val="54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434598" w:rsidRPr="00B67950" w:rsidTr="00DD3C4B">
        <w:trPr>
          <w:trHeight w:val="126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434598" w:rsidRPr="00B67950" w:rsidTr="00DD3C4B">
        <w:trPr>
          <w:trHeight w:val="77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434598" w:rsidRPr="00B67950" w:rsidTr="00DD3C4B">
        <w:trPr>
          <w:trHeight w:val="252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302,1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13271,0</w:t>
            </w:r>
          </w:p>
        </w:tc>
      </w:tr>
      <w:tr w:rsidR="00434598" w:rsidRPr="00B67950" w:rsidTr="00DD3C4B">
        <w:trPr>
          <w:trHeight w:val="104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-318,7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2542,0</w:t>
            </w:r>
          </w:p>
        </w:tc>
      </w:tr>
      <w:tr w:rsidR="00434598" w:rsidRPr="00B67950" w:rsidTr="00DD3C4B">
        <w:trPr>
          <w:trHeight w:val="15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434598" w:rsidRPr="00B67950" w:rsidTr="00DD3C4B">
        <w:trPr>
          <w:trHeight w:val="108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5864,1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6915,1</w:t>
            </w:r>
          </w:p>
        </w:tc>
      </w:tr>
      <w:tr w:rsidR="00434598" w:rsidRPr="00B67950" w:rsidTr="00DD3C4B">
        <w:trPr>
          <w:trHeight w:val="123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5864,1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6915,1</w:t>
            </w:r>
          </w:p>
        </w:tc>
      </w:tr>
      <w:tr w:rsidR="00434598" w:rsidRPr="00B67950" w:rsidTr="00DD3C4B">
        <w:trPr>
          <w:trHeight w:val="4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5864,1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6915,1</w:t>
            </w:r>
          </w:p>
        </w:tc>
      </w:tr>
      <w:tr w:rsidR="00434598" w:rsidRPr="00B67950" w:rsidTr="00DD3C4B">
        <w:trPr>
          <w:trHeight w:val="53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5864,1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6915,1</w:t>
            </w:r>
          </w:p>
        </w:tc>
      </w:tr>
      <w:tr w:rsidR="00434598" w:rsidRPr="00B67950" w:rsidTr="00DD3C4B">
        <w:trPr>
          <w:trHeight w:val="105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краевого бюджета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67 3 00 60030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6085,3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6085,3</w:t>
            </w:r>
          </w:p>
        </w:tc>
      </w:tr>
      <w:tr w:rsidR="00434598" w:rsidRPr="00B67950" w:rsidTr="00DD3C4B">
        <w:trPr>
          <w:trHeight w:val="42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67 3 00 60030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6085,3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6085,3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-221,2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829,8</w:t>
            </w:r>
          </w:p>
        </w:tc>
      </w:tr>
      <w:tr w:rsidR="00434598" w:rsidRPr="00B67950" w:rsidTr="00DD3C4B">
        <w:trPr>
          <w:trHeight w:val="31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-221,2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829,8</w:t>
            </w:r>
          </w:p>
        </w:tc>
      </w:tr>
      <w:tr w:rsidR="00434598" w:rsidRPr="00B67950" w:rsidTr="00DD3C4B">
        <w:trPr>
          <w:trHeight w:val="71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136,2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1898,8</w:t>
            </w:r>
          </w:p>
        </w:tc>
      </w:tr>
      <w:tr w:rsidR="00434598" w:rsidRPr="00B67950" w:rsidTr="00DD3C4B">
        <w:trPr>
          <w:trHeight w:val="23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136,2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</w:tr>
      <w:tr w:rsidR="00434598" w:rsidRPr="00B67950" w:rsidTr="00DD3C4B">
        <w:trPr>
          <w:trHeight w:val="139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136,2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</w:tr>
      <w:tr w:rsidR="00434598" w:rsidRPr="00B67950" w:rsidTr="00DD3C4B">
        <w:trPr>
          <w:trHeight w:val="105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136,2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</w:tr>
      <w:tr w:rsidR="00434598" w:rsidRPr="00B67950" w:rsidTr="00DD3C4B">
        <w:trPr>
          <w:trHeight w:val="101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146,9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146,9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434598" w:rsidRPr="00B67950" w:rsidTr="00DD3C4B">
        <w:trPr>
          <w:trHeight w:val="233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936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146,9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434598" w:rsidRPr="00B67950" w:rsidTr="00DD3C4B">
        <w:trPr>
          <w:trHeight w:val="72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-10,7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-376,5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</w:tr>
      <w:tr w:rsidR="00434598" w:rsidRPr="00B67950" w:rsidTr="00DD3C4B">
        <w:trPr>
          <w:trHeight w:val="246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-426,0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362,5</w:t>
            </w:r>
          </w:p>
        </w:tc>
      </w:tr>
      <w:tr w:rsidR="00434598" w:rsidRPr="00B67950" w:rsidTr="00DD3C4B">
        <w:trPr>
          <w:trHeight w:val="105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434598" w:rsidRPr="00B67950" w:rsidTr="00DD3C4B">
        <w:trPr>
          <w:trHeight w:val="29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-0,5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34598" w:rsidRPr="00B67950" w:rsidTr="00DD3C4B">
        <w:trPr>
          <w:trHeight w:val="118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434598" w:rsidRPr="00B67950" w:rsidTr="00DD3C4B">
        <w:trPr>
          <w:trHeight w:val="23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68 2 00 20010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365,8</w:t>
            </w:r>
          </w:p>
        </w:tc>
      </w:tr>
      <w:tr w:rsidR="00434598" w:rsidRPr="00B67950" w:rsidTr="00DD3C4B">
        <w:trPr>
          <w:trHeight w:val="108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40997,0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886065,2</w:t>
            </w:r>
          </w:p>
        </w:tc>
      </w:tr>
      <w:tr w:rsidR="00434598" w:rsidRPr="00B67950" w:rsidTr="00DD3C4B">
        <w:trPr>
          <w:trHeight w:val="34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43465,6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838495,1</w:t>
            </w:r>
          </w:p>
        </w:tc>
      </w:tr>
      <w:tr w:rsidR="00434598" w:rsidRPr="00B67950" w:rsidTr="00DD3C4B">
        <w:trPr>
          <w:trHeight w:val="15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3027,3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282106,9</w:t>
            </w:r>
          </w:p>
        </w:tc>
      </w:tr>
      <w:tr w:rsidR="00434598" w:rsidRPr="00B67950" w:rsidTr="00DD3C4B">
        <w:trPr>
          <w:trHeight w:val="113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3027,3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282106,9</w:t>
            </w:r>
          </w:p>
        </w:tc>
      </w:tr>
      <w:tr w:rsidR="00434598" w:rsidRPr="00B67950" w:rsidTr="00DD3C4B">
        <w:trPr>
          <w:trHeight w:val="93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3027,3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282106,9</w:t>
            </w:r>
          </w:p>
        </w:tc>
      </w:tr>
      <w:tr w:rsidR="00434598" w:rsidRPr="00B67950" w:rsidTr="00DD3C4B">
        <w:trPr>
          <w:trHeight w:val="63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2537,4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278590,3</w:t>
            </w:r>
          </w:p>
        </w:tc>
      </w:tr>
      <w:tr w:rsidR="00434598" w:rsidRPr="00B67950" w:rsidTr="00DD3C4B">
        <w:trPr>
          <w:trHeight w:val="73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33985,0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86199,0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33985,0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86199,0</w:t>
            </w:r>
          </w:p>
        </w:tc>
      </w:tr>
      <w:tr w:rsidR="00434598" w:rsidRPr="00B67950" w:rsidTr="00DD3C4B">
        <w:trPr>
          <w:trHeight w:val="125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403,3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685,7</w:t>
            </w:r>
          </w:p>
        </w:tc>
      </w:tr>
      <w:tr w:rsidR="00434598" w:rsidRPr="00B67950" w:rsidTr="00DD3C4B">
        <w:trPr>
          <w:trHeight w:val="118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-51,8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455,1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637,5</w:t>
            </w:r>
          </w:p>
        </w:tc>
      </w:tr>
      <w:tr w:rsidR="00434598" w:rsidRPr="00B67950" w:rsidTr="00DD3C4B">
        <w:trPr>
          <w:trHeight w:val="112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-31850,9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-31850,9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489,9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3516,6</w:t>
            </w:r>
          </w:p>
        </w:tc>
      </w:tr>
      <w:tr w:rsidR="00434598" w:rsidRPr="00B67950" w:rsidTr="00DD3C4B">
        <w:trPr>
          <w:trHeight w:val="15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151,5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151,5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436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338,4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3365,1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338,4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3365,1</w:t>
            </w:r>
          </w:p>
        </w:tc>
      </w:tr>
      <w:tr w:rsidR="00434598" w:rsidRPr="00B67950" w:rsidTr="00DD3C4B">
        <w:trPr>
          <w:trHeight w:val="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19978,5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384638,3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19947,4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384460,9</w:t>
            </w:r>
          </w:p>
        </w:tc>
      </w:tr>
      <w:tr w:rsidR="00434598" w:rsidRPr="00B67950" w:rsidTr="00DD3C4B">
        <w:trPr>
          <w:trHeight w:val="71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19947,4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384460,9</w:t>
            </w:r>
          </w:p>
        </w:tc>
      </w:tr>
      <w:tr w:rsidR="00434598" w:rsidRPr="00B67950" w:rsidTr="00DD3C4B">
        <w:trPr>
          <w:trHeight w:val="59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19757,5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380462,9</w:t>
            </w:r>
          </w:p>
        </w:tc>
      </w:tr>
      <w:tr w:rsidR="00434598" w:rsidRPr="00B67950" w:rsidTr="00DD3C4B">
        <w:trPr>
          <w:trHeight w:val="71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35863,4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88863,4</w:t>
            </w:r>
          </w:p>
        </w:tc>
      </w:tr>
      <w:tr w:rsidR="00434598" w:rsidRPr="00B67950" w:rsidTr="00DD3C4B">
        <w:trPr>
          <w:trHeight w:val="95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35859,9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88849,9</w:t>
            </w:r>
          </w:p>
        </w:tc>
      </w:tr>
      <w:tr w:rsidR="00434598" w:rsidRPr="00B67950" w:rsidTr="00DD3C4B">
        <w:trPr>
          <w:trHeight w:val="31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434598" w:rsidRPr="00B67950" w:rsidTr="00DD3C4B">
        <w:trPr>
          <w:trHeight w:val="124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6627,2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15651,4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6827,2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15551,4</w:t>
            </w:r>
          </w:p>
        </w:tc>
      </w:tr>
      <w:tr w:rsidR="00434598" w:rsidRPr="00B67950" w:rsidTr="00DD3C4B">
        <w:trPr>
          <w:trHeight w:val="251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-255,1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335,3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</w:tr>
      <w:tr w:rsidR="00434598" w:rsidRPr="00B67950" w:rsidTr="00DD3C4B">
        <w:trPr>
          <w:trHeight w:val="93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-23086,0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273276,4</w:t>
            </w:r>
          </w:p>
        </w:tc>
      </w:tr>
      <w:tr w:rsidR="00434598" w:rsidRPr="00B67950" w:rsidTr="00DD3C4B">
        <w:trPr>
          <w:trHeight w:val="26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1056,4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4256,4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-24292,4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268870,0</w:t>
            </w:r>
          </w:p>
        </w:tc>
      </w:tr>
      <w:tr w:rsidR="00434598" w:rsidRPr="00B67950" w:rsidTr="00DD3C4B">
        <w:trPr>
          <w:trHeight w:val="220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272,7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1736,4</w:t>
            </w:r>
          </w:p>
        </w:tc>
      </w:tr>
      <w:tr w:rsidR="00434598" w:rsidRPr="00B67950" w:rsidTr="00DD3C4B">
        <w:trPr>
          <w:trHeight w:val="12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272,7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1736,4</w:t>
            </w:r>
          </w:p>
        </w:tc>
      </w:tr>
      <w:tr w:rsidR="00434598" w:rsidRPr="00B67950" w:rsidTr="00DD3C4B">
        <w:trPr>
          <w:trHeight w:val="12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Софинансирование мероприятий краевой программы "Развитие образования"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S0600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34598" w:rsidRPr="00B67950" w:rsidTr="00DD3C4B">
        <w:trPr>
          <w:trHeight w:val="12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02 S0600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3798,0</w:t>
            </w:r>
          </w:p>
        </w:tc>
      </w:tr>
      <w:tr w:rsidR="00434598" w:rsidRPr="00B67950" w:rsidTr="00DD3C4B">
        <w:trPr>
          <w:trHeight w:val="430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3798,0</w:t>
            </w:r>
          </w:p>
        </w:tc>
      </w:tr>
      <w:tr w:rsidR="00434598" w:rsidRPr="00B67950" w:rsidTr="00DD3C4B">
        <w:trPr>
          <w:trHeight w:val="238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434598" w:rsidRPr="00B67950" w:rsidTr="00DD3C4B">
        <w:trPr>
          <w:trHeight w:val="12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3738,0</w:t>
            </w:r>
          </w:p>
        </w:tc>
      </w:tr>
      <w:tr w:rsidR="00434598" w:rsidRPr="00B67950" w:rsidTr="00DD3C4B">
        <w:trPr>
          <w:trHeight w:val="9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136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12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98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</w:tr>
      <w:tr w:rsidR="00434598" w:rsidRPr="00B67950" w:rsidTr="00DD3C4B">
        <w:trPr>
          <w:trHeight w:val="58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</w:tr>
      <w:tr w:rsidR="00434598" w:rsidRPr="00B67950" w:rsidTr="00DD3C4B">
        <w:trPr>
          <w:trHeight w:val="70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</w:tr>
      <w:tr w:rsidR="00434598" w:rsidRPr="00B67950" w:rsidTr="00DD3C4B">
        <w:trPr>
          <w:trHeight w:val="76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</w:tr>
      <w:tr w:rsidR="00434598" w:rsidRPr="00B67950" w:rsidTr="00DD3C4B">
        <w:trPr>
          <w:trHeight w:val="12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</w:tr>
      <w:tr w:rsidR="00434598" w:rsidRPr="00B67950" w:rsidTr="00DD3C4B">
        <w:trPr>
          <w:trHeight w:val="251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34598" w:rsidRPr="00B67950" w:rsidTr="00DD3C4B">
        <w:trPr>
          <w:trHeight w:val="12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34598" w:rsidRPr="00B67950" w:rsidTr="00DD3C4B">
        <w:trPr>
          <w:trHeight w:val="74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34598" w:rsidRPr="00B67950" w:rsidTr="00DD3C4B">
        <w:trPr>
          <w:trHeight w:val="43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34598" w:rsidRPr="00B67950" w:rsidTr="00DD3C4B">
        <w:trPr>
          <w:trHeight w:val="12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34598" w:rsidRPr="00B67950" w:rsidTr="00DD3C4B">
        <w:trPr>
          <w:trHeight w:val="137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51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7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76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20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51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15258,8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122352,1</w:t>
            </w:r>
          </w:p>
        </w:tc>
      </w:tr>
      <w:tr w:rsidR="00434598" w:rsidRPr="00B67950" w:rsidTr="00DD3C4B">
        <w:trPr>
          <w:trHeight w:val="85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15258,8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122102,1</w:t>
            </w:r>
          </w:p>
        </w:tc>
      </w:tr>
      <w:tr w:rsidR="00434598" w:rsidRPr="00B67950" w:rsidTr="00DD3C4B">
        <w:trPr>
          <w:trHeight w:val="94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15196,3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121977,1</w:t>
            </w:r>
          </w:p>
        </w:tc>
      </w:tr>
      <w:tr w:rsidR="00434598" w:rsidRPr="00B67950" w:rsidTr="00DD3C4B">
        <w:trPr>
          <w:trHeight w:val="5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</w:tr>
      <w:tr w:rsidR="00434598" w:rsidRPr="00B67950" w:rsidTr="00DD3C4B">
        <w:trPr>
          <w:trHeight w:val="71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</w:tr>
      <w:tr w:rsidR="00434598" w:rsidRPr="00B67950" w:rsidTr="00DD3C4B">
        <w:trPr>
          <w:trHeight w:val="113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367,9</w:t>
            </w:r>
          </w:p>
        </w:tc>
      </w:tr>
      <w:tr w:rsidR="00434598" w:rsidRPr="00B67950" w:rsidTr="00DD3C4B">
        <w:trPr>
          <w:trHeight w:val="444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367,9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367,9</w:t>
            </w:r>
          </w:p>
        </w:tc>
      </w:tr>
      <w:tr w:rsidR="00434598" w:rsidRPr="00B67950" w:rsidTr="00DD3C4B">
        <w:trPr>
          <w:trHeight w:val="8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15202,4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106642,5</w:t>
            </w:r>
          </w:p>
        </w:tc>
      </w:tr>
      <w:tr w:rsidR="00434598" w:rsidRPr="00B67950" w:rsidTr="00DD3C4B">
        <w:trPr>
          <w:trHeight w:val="71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15240,0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106642,5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15240,0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106642,5</w:t>
            </w:r>
          </w:p>
        </w:tc>
      </w:tr>
      <w:tr w:rsidR="00434598" w:rsidRPr="00B67950" w:rsidTr="00DD3C4B">
        <w:trPr>
          <w:trHeight w:val="136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-37,6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-37,6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34598" w:rsidRPr="00B67950" w:rsidTr="00DD3C4B">
        <w:trPr>
          <w:trHeight w:val="100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434598" w:rsidRPr="00B67950" w:rsidTr="00DD3C4B">
        <w:trPr>
          <w:trHeight w:val="85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434598" w:rsidRPr="00B67950" w:rsidTr="00DD3C4B">
        <w:trPr>
          <w:trHeight w:val="340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434598" w:rsidRPr="00B67950" w:rsidTr="00DD3C4B">
        <w:trPr>
          <w:trHeight w:val="103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46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131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66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434598" w:rsidRPr="00B67950" w:rsidTr="00DD3C4B">
        <w:trPr>
          <w:trHeight w:val="83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Профессиональная подготовка,переподготовка и повышение квалификации 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07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9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94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9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07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19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21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Профессиональная подготовка, переподготовка и повышение квалификации работников муниципальных учреждений 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28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-138,5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3668,6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-138,5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3668,6</w:t>
            </w:r>
          </w:p>
        </w:tc>
      </w:tr>
      <w:tr w:rsidR="00434598" w:rsidRPr="00B67950" w:rsidTr="00DD3C4B">
        <w:trPr>
          <w:trHeight w:val="65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-138,5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3668,6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-138,5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3668,6</w:t>
            </w:r>
          </w:p>
        </w:tc>
      </w:tr>
      <w:tr w:rsidR="00434598" w:rsidRPr="00B67950" w:rsidTr="00DD3C4B">
        <w:trPr>
          <w:trHeight w:val="75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1776,2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299,4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1179,4</w:t>
            </w:r>
          </w:p>
        </w:tc>
      </w:tr>
      <w:tr w:rsidR="00434598" w:rsidRPr="00B67950" w:rsidTr="00DD3C4B">
        <w:trPr>
          <w:trHeight w:val="11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-303,2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596,8</w:t>
            </w:r>
          </w:p>
        </w:tc>
      </w:tr>
      <w:tr w:rsidR="00434598" w:rsidRPr="00B67950" w:rsidTr="00DD3C4B">
        <w:trPr>
          <w:trHeight w:val="114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-137,0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</w:tr>
      <w:tr w:rsidR="00434598" w:rsidRPr="00B67950" w:rsidTr="00DD3C4B">
        <w:trPr>
          <w:trHeight w:val="106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-137,0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</w:tr>
      <w:tr w:rsidR="00434598" w:rsidRPr="00B67950" w:rsidTr="00DD3C4B">
        <w:trPr>
          <w:trHeight w:val="212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434598" w:rsidRPr="00B67950" w:rsidTr="00DD3C4B">
        <w:trPr>
          <w:trHeight w:val="116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434598" w:rsidRPr="00B67950" w:rsidTr="00DD3C4B">
        <w:trPr>
          <w:trHeight w:val="132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(cредства районного бюджета)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</w:tr>
      <w:tr w:rsidR="00434598" w:rsidRPr="00B67950" w:rsidTr="00DD3C4B">
        <w:trPr>
          <w:trHeight w:val="107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</w:tr>
      <w:tr w:rsidR="00434598" w:rsidRPr="00B67950" w:rsidTr="00DD3C4B">
        <w:trPr>
          <w:trHeight w:val="53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5539,5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45729,2</w:t>
            </w:r>
          </w:p>
        </w:tc>
      </w:tr>
      <w:tr w:rsidR="00434598" w:rsidRPr="00B67950" w:rsidTr="00DD3C4B">
        <w:trPr>
          <w:trHeight w:val="105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5570,6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44646,9</w:t>
            </w:r>
          </w:p>
        </w:tc>
      </w:tr>
      <w:tr w:rsidR="00434598" w:rsidRPr="00B67950" w:rsidTr="00DD3C4B">
        <w:trPr>
          <w:trHeight w:val="101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5570,6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44646,9</w:t>
            </w:r>
          </w:p>
        </w:tc>
      </w:tr>
      <w:tr w:rsidR="00434598" w:rsidRPr="00B67950" w:rsidTr="00DD3C4B">
        <w:trPr>
          <w:trHeight w:val="8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5396,6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40572,9</w:t>
            </w:r>
          </w:p>
        </w:tc>
      </w:tr>
      <w:tr w:rsidR="00434598" w:rsidRPr="00B67950" w:rsidTr="00DD3C4B">
        <w:trPr>
          <w:trHeight w:val="79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1235,0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36411,3</w:t>
            </w:r>
          </w:p>
        </w:tc>
      </w:tr>
      <w:tr w:rsidR="00434598" w:rsidRPr="00B67950" w:rsidTr="00DD3C4B">
        <w:trPr>
          <w:trHeight w:val="250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1235,0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32610,5</w:t>
            </w:r>
          </w:p>
        </w:tc>
      </w:tr>
      <w:tr w:rsidR="00434598" w:rsidRPr="00B67950" w:rsidTr="00DD3C4B">
        <w:trPr>
          <w:trHeight w:val="10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3743,0</w:t>
            </w:r>
          </w:p>
        </w:tc>
      </w:tr>
      <w:tr w:rsidR="00434598" w:rsidRPr="00B67950" w:rsidTr="00DD3C4B">
        <w:trPr>
          <w:trHeight w:val="29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4161,6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4161,6</w:t>
            </w:r>
          </w:p>
        </w:tc>
      </w:tr>
      <w:tr w:rsidR="00434598" w:rsidRPr="00B67950" w:rsidTr="00DD3C4B">
        <w:trPr>
          <w:trHeight w:val="235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</w:tr>
      <w:tr w:rsidR="00434598" w:rsidRPr="00B67950" w:rsidTr="00DD3C4B">
        <w:trPr>
          <w:trHeight w:val="106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34598" w:rsidRPr="00B67950" w:rsidTr="00DD3C4B">
        <w:trPr>
          <w:trHeight w:val="8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</w:tr>
      <w:tr w:rsidR="00434598" w:rsidRPr="00B67950" w:rsidTr="00DD3C4B">
        <w:trPr>
          <w:trHeight w:val="67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</w:tr>
      <w:tr w:rsidR="00434598" w:rsidRPr="00B67950" w:rsidTr="00DD3C4B">
        <w:trPr>
          <w:trHeight w:val="235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3968,4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104,7</w:t>
            </w:r>
          </w:p>
        </w:tc>
      </w:tr>
      <w:tr w:rsidR="00434598" w:rsidRPr="00B67950" w:rsidTr="00DD3C4B">
        <w:trPr>
          <w:trHeight w:val="28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434598" w:rsidRPr="00B67950" w:rsidTr="00DD3C4B">
        <w:trPr>
          <w:trHeight w:val="107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1082,3</w:t>
            </w:r>
          </w:p>
        </w:tc>
      </w:tr>
      <w:tr w:rsidR="00434598" w:rsidRPr="00B67950" w:rsidTr="00DD3C4B">
        <w:trPr>
          <w:trHeight w:val="50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1082,3</w:t>
            </w:r>
          </w:p>
        </w:tc>
      </w:tr>
      <w:tr w:rsidR="00434598" w:rsidRPr="00B67950" w:rsidTr="00DD3C4B">
        <w:trPr>
          <w:trHeight w:val="156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неблагополучия,социально-средовую реабилитацию и адаптацию подростков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434598" w:rsidRPr="00B67950" w:rsidTr="00DD3C4B">
        <w:trPr>
          <w:trHeight w:val="78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997,3</w:t>
            </w:r>
          </w:p>
        </w:tc>
      </w:tr>
      <w:tr w:rsidR="00434598" w:rsidRPr="00B67950" w:rsidTr="00DD3C4B">
        <w:trPr>
          <w:trHeight w:val="85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997,3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-32,1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838,3</w:t>
            </w:r>
          </w:p>
        </w:tc>
      </w:tr>
      <w:tr w:rsidR="00434598" w:rsidRPr="00B67950" w:rsidTr="00DD3C4B">
        <w:trPr>
          <w:trHeight w:val="49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434598" w:rsidRPr="00B67950" w:rsidTr="00DD3C4B">
        <w:trPr>
          <w:trHeight w:val="137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52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58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80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03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-38,0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30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-2468,6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47570,1</w:t>
            </w:r>
          </w:p>
        </w:tc>
      </w:tr>
      <w:tr w:rsidR="00434598" w:rsidRPr="00B67950" w:rsidTr="00DD3C4B">
        <w:trPr>
          <w:trHeight w:val="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-2468,6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47570,1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1994,2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1994,2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</w:tr>
      <w:tr w:rsidR="00434598" w:rsidRPr="00B67950" w:rsidTr="00DD3C4B">
        <w:trPr>
          <w:trHeight w:val="61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 образования 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1902,1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</w:tr>
      <w:tr w:rsidR="00434598" w:rsidRPr="00B67950" w:rsidTr="00DD3C4B">
        <w:trPr>
          <w:trHeight w:val="212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организации,реализующие  образовательную программу дошкольного образования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1994,2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</w:tr>
      <w:tr w:rsidR="00434598" w:rsidRPr="00B67950" w:rsidTr="00DD3C4B">
        <w:trPr>
          <w:trHeight w:val="976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</w:tr>
      <w:tr w:rsidR="00434598" w:rsidRPr="00B67950" w:rsidTr="00DD3C4B">
        <w:trPr>
          <w:trHeight w:val="57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1985,0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8142,2</w:t>
            </w:r>
          </w:p>
        </w:tc>
      </w:tr>
      <w:tr w:rsidR="00434598" w:rsidRPr="00B67950" w:rsidTr="00DD3C4B">
        <w:trPr>
          <w:trHeight w:val="126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-4462,8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39324,9</w:t>
            </w:r>
          </w:p>
        </w:tc>
      </w:tr>
      <w:tr w:rsidR="00434598" w:rsidRPr="00B67950" w:rsidTr="00DD3C4B">
        <w:trPr>
          <w:trHeight w:val="58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-4462,8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39324,9</w:t>
            </w:r>
          </w:p>
        </w:tc>
      </w:tr>
      <w:tr w:rsidR="00434598" w:rsidRPr="00B67950" w:rsidTr="00DD3C4B">
        <w:trPr>
          <w:trHeight w:val="71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Совершениствование социальной поддержки семьи и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-4462,8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39324,9</w:t>
            </w:r>
          </w:p>
        </w:tc>
      </w:tr>
      <w:tr w:rsidR="00434598" w:rsidRPr="00B67950" w:rsidTr="00DD3C4B">
        <w:trPr>
          <w:trHeight w:val="269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-2342,1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21775,6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434598" w:rsidRPr="00B67950" w:rsidTr="00DD3C4B">
        <w:trPr>
          <w:trHeight w:val="40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-2339,7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21774,0</w:t>
            </w:r>
          </w:p>
        </w:tc>
      </w:tr>
      <w:tr w:rsidR="00434598" w:rsidRPr="00B67950" w:rsidTr="00DD3C4B">
        <w:trPr>
          <w:trHeight w:val="128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-1866,1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17249,4</w:t>
            </w:r>
          </w:p>
        </w:tc>
      </w:tr>
      <w:tr w:rsidR="00434598" w:rsidRPr="00B67950" w:rsidTr="00DD3C4B">
        <w:trPr>
          <w:trHeight w:val="41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-1866,1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17249,4</w:t>
            </w:r>
          </w:p>
        </w:tc>
      </w:tr>
      <w:tr w:rsidR="00434598" w:rsidRPr="00B67950" w:rsidTr="00DD3C4B">
        <w:trPr>
          <w:trHeight w:val="17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Выплата ежемесячных денежных средств на содержание детей,нуждающихся в особой заботе государства, переданных на патронатное воспитание 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-124,7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-1,2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34598" w:rsidRPr="00B67950" w:rsidTr="00DD3C4B">
        <w:trPr>
          <w:trHeight w:val="53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-123,5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146,5</w:t>
            </w:r>
          </w:p>
        </w:tc>
      </w:tr>
      <w:tr w:rsidR="00434598" w:rsidRPr="00B67950" w:rsidTr="00DD3C4B">
        <w:trPr>
          <w:trHeight w:val="195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Выплата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152,9</w:t>
            </w:r>
          </w:p>
        </w:tc>
      </w:tr>
      <w:tr w:rsidR="00434598" w:rsidRPr="00B67950" w:rsidTr="00DD3C4B">
        <w:trPr>
          <w:trHeight w:val="51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-129,9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152,9</w:t>
            </w:r>
          </w:p>
        </w:tc>
      </w:tr>
      <w:tr w:rsidR="00434598" w:rsidRPr="00B67950" w:rsidTr="00DD3C4B">
        <w:trPr>
          <w:trHeight w:val="103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3131,3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33372,7</w:t>
            </w:r>
          </w:p>
        </w:tc>
      </w:tr>
      <w:tr w:rsidR="00434598" w:rsidRPr="00B67950" w:rsidTr="00DD3C4B">
        <w:trPr>
          <w:trHeight w:val="39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2777,9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28577,9</w:t>
            </w:r>
          </w:p>
        </w:tc>
      </w:tr>
      <w:tr w:rsidR="00434598" w:rsidRPr="00B67950" w:rsidTr="00DD3C4B">
        <w:trPr>
          <w:trHeight w:val="46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2677,9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28477,9</w:t>
            </w:r>
          </w:p>
        </w:tc>
      </w:tr>
      <w:tr w:rsidR="00434598" w:rsidRPr="00B67950" w:rsidTr="00DD3C4B">
        <w:trPr>
          <w:trHeight w:val="76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2677,9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28477,9</w:t>
            </w:r>
          </w:p>
        </w:tc>
      </w:tr>
      <w:tr w:rsidR="00434598" w:rsidRPr="00B67950" w:rsidTr="00DD3C4B">
        <w:trPr>
          <w:trHeight w:val="45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2677,9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28477,9</w:t>
            </w:r>
          </w:p>
        </w:tc>
      </w:tr>
      <w:tr w:rsidR="00434598" w:rsidRPr="00B67950" w:rsidTr="00DD3C4B">
        <w:trPr>
          <w:trHeight w:val="133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2670,6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28290,9</w:t>
            </w:r>
          </w:p>
        </w:tc>
      </w:tr>
      <w:tr w:rsidR="00434598" w:rsidRPr="00B67950" w:rsidTr="00DD3C4B">
        <w:trPr>
          <w:trHeight w:val="83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2670,6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28290,9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2670,6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28290,9</w:t>
            </w:r>
          </w:p>
        </w:tc>
      </w:tr>
      <w:tr w:rsidR="00434598" w:rsidRPr="00B67950" w:rsidTr="00DD3C4B">
        <w:trPr>
          <w:trHeight w:val="85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</w:tr>
      <w:tr w:rsidR="00434598" w:rsidRPr="00B67950" w:rsidTr="00DD3C4B">
        <w:trPr>
          <w:trHeight w:val="4298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</w:tr>
      <w:tr w:rsidR="00434598" w:rsidRPr="00B67950" w:rsidTr="00DD3C4B">
        <w:trPr>
          <w:trHeight w:val="114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</w:tr>
      <w:tr w:rsidR="00434598" w:rsidRPr="00B67950" w:rsidTr="00DD3C4B">
        <w:trPr>
          <w:trHeight w:val="34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129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53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8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71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113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34598" w:rsidRPr="00B67950" w:rsidTr="00DD3C4B">
        <w:trPr>
          <w:trHeight w:val="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353,4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4794,8</w:t>
            </w:r>
          </w:p>
        </w:tc>
      </w:tr>
      <w:tr w:rsidR="00434598" w:rsidRPr="00B67950" w:rsidTr="00DD3C4B">
        <w:trPr>
          <w:trHeight w:val="14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117,4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1720,8</w:t>
            </w:r>
          </w:p>
        </w:tc>
      </w:tr>
      <w:tr w:rsidR="00434598" w:rsidRPr="00B67950" w:rsidTr="00DD3C4B">
        <w:trPr>
          <w:trHeight w:val="73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152,4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1720,8</w:t>
            </w:r>
          </w:p>
        </w:tc>
      </w:tr>
      <w:tr w:rsidR="00434598" w:rsidRPr="00B67950" w:rsidTr="00DD3C4B">
        <w:trPr>
          <w:trHeight w:val="43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152,4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1720,8</w:t>
            </w:r>
          </w:p>
        </w:tc>
      </w:tr>
      <w:tr w:rsidR="00434598" w:rsidRPr="00B67950" w:rsidTr="00DD3C4B">
        <w:trPr>
          <w:trHeight w:val="131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152,4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1720,8</w:t>
            </w:r>
          </w:p>
        </w:tc>
      </w:tr>
      <w:tr w:rsidR="00434598" w:rsidRPr="00B67950" w:rsidTr="00DD3C4B">
        <w:trPr>
          <w:trHeight w:val="83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-116,4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885,8</w:t>
            </w:r>
          </w:p>
        </w:tc>
      </w:tr>
      <w:tr w:rsidR="00434598" w:rsidRPr="00B67950" w:rsidTr="00DD3C4B">
        <w:trPr>
          <w:trHeight w:val="252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-109,5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849,4</w:t>
            </w:r>
          </w:p>
        </w:tc>
      </w:tr>
      <w:tr w:rsidR="00434598" w:rsidRPr="00B67950" w:rsidTr="00DD3C4B">
        <w:trPr>
          <w:trHeight w:val="104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-7,0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36,3</w:t>
            </w:r>
          </w:p>
        </w:tc>
      </w:tr>
      <w:tr w:rsidR="00434598" w:rsidRPr="00B67950" w:rsidTr="00DD3C4B">
        <w:trPr>
          <w:trHeight w:val="12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434598" w:rsidRPr="00B67950" w:rsidTr="00DD3C4B">
        <w:trPr>
          <w:trHeight w:val="8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335,0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635,0</w:t>
            </w:r>
          </w:p>
        </w:tc>
      </w:tr>
      <w:tr w:rsidR="00434598" w:rsidRPr="00B67950" w:rsidTr="00DD3C4B">
        <w:trPr>
          <w:trHeight w:val="109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335,0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635,0</w:t>
            </w:r>
          </w:p>
        </w:tc>
      </w:tr>
      <w:tr w:rsidR="00434598" w:rsidRPr="00B67950" w:rsidTr="00DD3C4B">
        <w:trPr>
          <w:trHeight w:val="179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-53,9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176,0</w:t>
            </w:r>
          </w:p>
        </w:tc>
      </w:tr>
      <w:tr w:rsidR="00434598" w:rsidRPr="00B67950" w:rsidTr="00DD3C4B">
        <w:trPr>
          <w:trHeight w:val="231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-23,9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176,0</w:t>
            </w:r>
          </w:p>
        </w:tc>
      </w:tr>
      <w:tr w:rsidR="00434598" w:rsidRPr="00B67950" w:rsidTr="00DD3C4B">
        <w:trPr>
          <w:trHeight w:val="216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434598" w:rsidRPr="00B67950" w:rsidTr="00DD3C4B">
        <w:trPr>
          <w:trHeight w:val="237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-12,3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434598" w:rsidRPr="00B67950" w:rsidTr="00DD3C4B">
        <w:trPr>
          <w:trHeight w:val="129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48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612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84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53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3074,0</w:t>
            </w:r>
          </w:p>
        </w:tc>
      </w:tr>
      <w:tr w:rsidR="00434598" w:rsidRPr="00B67950" w:rsidTr="00DD3C4B">
        <w:trPr>
          <w:trHeight w:val="69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3074,0</w:t>
            </w:r>
          </w:p>
        </w:tc>
      </w:tr>
      <w:tr w:rsidR="00434598" w:rsidRPr="00B67950" w:rsidTr="00DD3C4B">
        <w:trPr>
          <w:trHeight w:val="57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3074,0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 xml:space="preserve">08 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203,9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2154,0</w:t>
            </w:r>
          </w:p>
        </w:tc>
      </w:tr>
      <w:tr w:rsidR="00434598" w:rsidRPr="00B67950" w:rsidTr="00DD3C4B">
        <w:trPr>
          <w:trHeight w:val="697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93,4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1688,4</w:t>
            </w:r>
          </w:p>
        </w:tc>
      </w:tr>
      <w:tr w:rsidR="00434598" w:rsidRPr="00B67950" w:rsidTr="00DD3C4B">
        <w:trPr>
          <w:trHeight w:val="11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1314,2</w:t>
            </w:r>
          </w:p>
        </w:tc>
      </w:tr>
      <w:tr w:rsidR="00434598" w:rsidRPr="00B67950" w:rsidTr="00DD3C4B">
        <w:trPr>
          <w:trHeight w:val="1024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354,4</w:t>
            </w:r>
          </w:p>
        </w:tc>
      </w:tr>
      <w:tr w:rsidR="00434598" w:rsidRPr="00B67950" w:rsidTr="00DD3C4B">
        <w:trPr>
          <w:trHeight w:val="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-0,6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</w:tr>
      <w:tr w:rsidR="00434598" w:rsidRPr="00B67950" w:rsidTr="00DD3C4B">
        <w:trPr>
          <w:trHeight w:val="1899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409,7</w:t>
            </w:r>
          </w:p>
        </w:tc>
      </w:tr>
      <w:tr w:rsidR="00434598" w:rsidRPr="00B67950" w:rsidTr="00DD3C4B">
        <w:trPr>
          <w:trHeight w:val="244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409,7</w:t>
            </w:r>
          </w:p>
        </w:tc>
      </w:tr>
      <w:tr w:rsidR="00434598" w:rsidRPr="00B67950" w:rsidTr="00DD3C4B">
        <w:trPr>
          <w:trHeight w:val="2151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34598" w:rsidRPr="00B67950" w:rsidTr="00DD3C4B">
        <w:trPr>
          <w:trHeight w:val="233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434598" w:rsidRPr="00B67950" w:rsidTr="00DD3C4B">
        <w:trPr>
          <w:trHeight w:val="750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434598" w:rsidRPr="00B67950" w:rsidTr="00DD3C4B">
        <w:trPr>
          <w:trHeight w:val="262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38,7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812,4</w:t>
            </w:r>
          </w:p>
        </w:tc>
      </w:tr>
      <w:tr w:rsidR="00434598" w:rsidRPr="00B67950" w:rsidTr="00DD3C4B">
        <w:trPr>
          <w:trHeight w:val="1073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-6,6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</w:tr>
      <w:tr w:rsidR="00434598" w:rsidRPr="00B67950" w:rsidTr="00DD3C4B">
        <w:trPr>
          <w:trHeight w:val="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434598" w:rsidRPr="00B67950" w:rsidTr="00DD3C4B">
        <w:trPr>
          <w:trHeight w:val="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950">
              <w:rPr>
                <w:rFonts w:ascii="Times New Roman" w:hAnsi="Times New Roman"/>
                <w:b/>
                <w:bCs/>
                <w:sz w:val="24"/>
                <w:szCs w:val="24"/>
              </w:rPr>
              <w:t>-10800,0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34598" w:rsidRPr="00B67950" w:rsidTr="00DD3C4B">
        <w:trPr>
          <w:trHeight w:val="375"/>
        </w:trPr>
        <w:tc>
          <w:tcPr>
            <w:tcW w:w="540" w:type="dxa"/>
            <w:gridSpan w:val="2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2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950">
              <w:rPr>
                <w:rFonts w:ascii="Times New Roman" w:hAnsi="Times New Roman"/>
                <w:sz w:val="24"/>
                <w:szCs w:val="24"/>
              </w:rPr>
              <w:t>-10800,0</w:t>
            </w:r>
          </w:p>
        </w:tc>
        <w:tc>
          <w:tcPr>
            <w:tcW w:w="2300" w:type="dxa"/>
            <w:noWrap/>
          </w:tcPr>
          <w:p w:rsidR="00434598" w:rsidRPr="00B67950" w:rsidRDefault="00434598" w:rsidP="00802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4598" w:rsidRPr="0088786D" w:rsidRDefault="00434598" w:rsidP="008878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786D">
        <w:rPr>
          <w:rFonts w:ascii="Times New Roman" w:hAnsi="Times New Roman"/>
          <w:sz w:val="28"/>
          <w:szCs w:val="28"/>
        </w:rPr>
        <w:t xml:space="preserve">Заместитель главы муниципального образования </w:t>
      </w:r>
    </w:p>
    <w:p w:rsidR="00434598" w:rsidRPr="0088786D" w:rsidRDefault="00434598" w:rsidP="008878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786D">
        <w:rPr>
          <w:rFonts w:ascii="Times New Roman" w:hAnsi="Times New Roman"/>
          <w:sz w:val="28"/>
          <w:szCs w:val="28"/>
        </w:rPr>
        <w:t xml:space="preserve">Выселковский район, начальник финансового </w:t>
      </w:r>
    </w:p>
    <w:p w:rsidR="00434598" w:rsidRPr="0088786D" w:rsidRDefault="00434598" w:rsidP="008878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786D">
        <w:rPr>
          <w:rFonts w:ascii="Times New Roman" w:hAnsi="Times New Roman"/>
          <w:sz w:val="28"/>
          <w:szCs w:val="28"/>
        </w:rPr>
        <w:t xml:space="preserve">управления администрации муниципального </w:t>
      </w:r>
    </w:p>
    <w:p w:rsidR="00434598" w:rsidRPr="0088786D" w:rsidRDefault="00434598" w:rsidP="0088786D">
      <w:pPr>
        <w:spacing w:after="0" w:line="240" w:lineRule="auto"/>
        <w:rPr>
          <w:rFonts w:ascii="Times New Roman" w:hAnsi="Times New Roman"/>
        </w:rPr>
      </w:pPr>
      <w:r w:rsidRPr="0088786D">
        <w:rPr>
          <w:rFonts w:ascii="Times New Roman" w:hAnsi="Times New Roman"/>
          <w:sz w:val="28"/>
          <w:szCs w:val="28"/>
        </w:rPr>
        <w:t xml:space="preserve">образования Выселковский район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88786D">
        <w:rPr>
          <w:rFonts w:ascii="Times New Roman" w:hAnsi="Times New Roman"/>
          <w:sz w:val="28"/>
          <w:szCs w:val="28"/>
        </w:rPr>
        <w:t xml:space="preserve">              И.А.Колесникова                                  </w:t>
      </w:r>
    </w:p>
    <w:p w:rsidR="00434598" w:rsidRDefault="00434598" w:rsidP="0088786D"/>
    <w:sectPr w:rsidR="00434598" w:rsidSect="00DD3C4B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EFB"/>
    <w:rsid w:val="000120BC"/>
    <w:rsid w:val="00146703"/>
    <w:rsid w:val="00240439"/>
    <w:rsid w:val="00266152"/>
    <w:rsid w:val="002667CB"/>
    <w:rsid w:val="002964CD"/>
    <w:rsid w:val="00434598"/>
    <w:rsid w:val="008020B6"/>
    <w:rsid w:val="0088786D"/>
    <w:rsid w:val="00936422"/>
    <w:rsid w:val="00AD6B0B"/>
    <w:rsid w:val="00B67950"/>
    <w:rsid w:val="00B8349E"/>
    <w:rsid w:val="00BF5942"/>
    <w:rsid w:val="00D612FA"/>
    <w:rsid w:val="00DD3C4B"/>
    <w:rsid w:val="00F62EFB"/>
    <w:rsid w:val="00FE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2F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F62EF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F62EFB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8">
    <w:name w:val="xl68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9">
    <w:name w:val="xl69"/>
    <w:basedOn w:val="Normal"/>
    <w:uiPriority w:val="99"/>
    <w:rsid w:val="00F62EFB"/>
    <w:pP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70">
    <w:name w:val="xl70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Normal"/>
    <w:uiPriority w:val="99"/>
    <w:rsid w:val="00F62E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Normal"/>
    <w:uiPriority w:val="99"/>
    <w:rsid w:val="00F62E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F62EFB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Normal"/>
    <w:uiPriority w:val="99"/>
    <w:rsid w:val="00F62EFB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Normal"/>
    <w:uiPriority w:val="99"/>
    <w:rsid w:val="00F62EF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Normal"/>
    <w:uiPriority w:val="99"/>
    <w:rsid w:val="00F62EFB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Normal"/>
    <w:uiPriority w:val="99"/>
    <w:rsid w:val="00F62EFB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Normal"/>
    <w:uiPriority w:val="99"/>
    <w:rsid w:val="00F62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5">
    <w:name w:val="xl85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Normal"/>
    <w:uiPriority w:val="99"/>
    <w:rsid w:val="00F62EFB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87">
    <w:name w:val="xl87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8">
    <w:name w:val="xl88"/>
    <w:basedOn w:val="Normal"/>
    <w:uiPriority w:val="99"/>
    <w:rsid w:val="00F62E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uiPriority w:val="99"/>
    <w:rsid w:val="00F62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uiPriority w:val="99"/>
    <w:rsid w:val="00F62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"/>
    <w:uiPriority w:val="99"/>
    <w:rsid w:val="00F62EFB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uiPriority w:val="99"/>
    <w:rsid w:val="00F62E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uiPriority w:val="99"/>
    <w:rsid w:val="00F62E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uiPriority w:val="99"/>
    <w:rsid w:val="00F62EFB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95">
    <w:name w:val="xl95"/>
    <w:basedOn w:val="Normal"/>
    <w:uiPriority w:val="99"/>
    <w:rsid w:val="00F62EFB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Normal"/>
    <w:uiPriority w:val="99"/>
    <w:rsid w:val="00F62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uiPriority w:val="99"/>
    <w:rsid w:val="00F62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F62EF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11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265</TotalTime>
  <Pages>68</Pages>
  <Words>11017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Данилиди</cp:lastModifiedBy>
  <cp:revision>9</cp:revision>
  <dcterms:created xsi:type="dcterms:W3CDTF">2017-12-13T05:25:00Z</dcterms:created>
  <dcterms:modified xsi:type="dcterms:W3CDTF">2017-12-15T12:35:00Z</dcterms:modified>
</cp:coreProperties>
</file>